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211426" w:rsidRPr="006A7518" w:rsidRDefault="005626B7" w:rsidP="00566DBE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 w:rsidRPr="006A7518">
        <w:rPr>
          <w:rFonts w:ascii="Arial" w:hAnsi="Arial" w:cs="Arial"/>
          <w:b/>
          <w:sz w:val="32"/>
          <w:szCs w:val="32"/>
        </w:rPr>
        <w:t xml:space="preserve">Problème </w:t>
      </w:r>
      <w:r w:rsidR="00A81B59">
        <w:rPr>
          <w:rFonts w:ascii="Arial" w:hAnsi="Arial" w:cs="Arial"/>
          <w:b/>
          <w:sz w:val="32"/>
          <w:szCs w:val="32"/>
        </w:rPr>
        <w:t>20</w:t>
      </w:r>
      <w:r w:rsidR="00566DBE">
        <w:rPr>
          <w:rFonts w:ascii="Arial" w:hAnsi="Arial" w:cs="Arial"/>
          <w:b/>
          <w:sz w:val="32"/>
          <w:szCs w:val="32"/>
        </w:rPr>
        <w:t>2</w:t>
      </w:r>
      <w:r w:rsidR="00BF4D7E" w:rsidRPr="006A7518">
        <w:rPr>
          <w:rFonts w:ascii="Arial" w:hAnsi="Arial" w:cs="Arial"/>
          <w:b/>
          <w:sz w:val="32"/>
          <w:szCs w:val="32"/>
        </w:rPr>
        <w:t xml:space="preserve"> </w:t>
      </w:r>
      <w:r w:rsidR="00F7149E" w:rsidRPr="006A7518">
        <w:rPr>
          <w:rFonts w:ascii="Arial" w:hAnsi="Arial" w:cs="Arial"/>
          <w:b/>
          <w:sz w:val="32"/>
          <w:szCs w:val="32"/>
        </w:rPr>
        <w:t>–</w:t>
      </w:r>
      <w:r w:rsidR="00EA7EA4" w:rsidRPr="006A7518">
        <w:rPr>
          <w:rFonts w:ascii="Arial" w:hAnsi="Arial" w:cs="Arial"/>
          <w:b/>
          <w:sz w:val="32"/>
          <w:szCs w:val="32"/>
        </w:rPr>
        <w:t xml:space="preserve"> </w:t>
      </w:r>
      <w:r w:rsidR="00800308">
        <w:rPr>
          <w:rFonts w:ascii="Arial" w:hAnsi="Arial" w:cs="Arial"/>
          <w:b/>
          <w:sz w:val="32"/>
          <w:szCs w:val="32"/>
        </w:rPr>
        <w:t>Le</w:t>
      </w:r>
      <w:r w:rsidR="00566DBE">
        <w:rPr>
          <w:rFonts w:ascii="Arial" w:hAnsi="Arial" w:cs="Arial"/>
          <w:b/>
          <w:sz w:val="32"/>
          <w:szCs w:val="32"/>
        </w:rPr>
        <w:t xml:space="preserve">s triangles de la </w:t>
      </w:r>
      <w:r w:rsidR="00756F87">
        <w:rPr>
          <w:rFonts w:ascii="Arial" w:hAnsi="Arial" w:cs="Arial"/>
          <w:b/>
          <w:sz w:val="32"/>
          <w:szCs w:val="32"/>
        </w:rPr>
        <w:t>trottinette</w:t>
      </w:r>
    </w:p>
    <w:p w:rsidR="00387AF4" w:rsidRPr="006A7518" w:rsidRDefault="00387AF4" w:rsidP="00E95CBA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124D50" w:rsidRDefault="0058583F" w:rsidP="00C53E3C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566DBE">
        <w:rPr>
          <w:rFonts w:ascii="Arial" w:hAnsi="Arial" w:cs="Arial"/>
          <w:b/>
          <w:bCs/>
          <w:color w:val="000000"/>
        </w:rPr>
        <w:t>Troisième</w:t>
      </w:r>
    </w:p>
    <w:p w:rsidR="006E1826" w:rsidRPr="00D41E2D" w:rsidRDefault="00BF4D7E" w:rsidP="008924C4">
      <w:r>
        <w:rPr>
          <w:rFonts w:ascii="Arial" w:hAnsi="Arial" w:cs="Arial"/>
          <w:b/>
          <w:bCs/>
          <w:color w:val="000000"/>
        </w:rPr>
        <w:t>Chapitre</w:t>
      </w:r>
      <w:r w:rsidR="00030C75">
        <w:rPr>
          <w:rFonts w:ascii="Arial" w:hAnsi="Arial" w:cs="Arial"/>
          <w:b/>
          <w:bCs/>
          <w:color w:val="000000"/>
        </w:rPr>
        <w:t>s</w:t>
      </w:r>
      <w:r w:rsidR="00B64510">
        <w:rPr>
          <w:rFonts w:ascii="Arial" w:hAnsi="Arial" w:cs="Arial"/>
          <w:b/>
          <w:bCs/>
          <w:color w:val="000000"/>
        </w:rPr>
        <w:t> :</w:t>
      </w:r>
      <w:r w:rsidR="007D36DC">
        <w:rPr>
          <w:rFonts w:ascii="Arial" w:hAnsi="Arial" w:cs="Arial"/>
          <w:b/>
          <w:bCs/>
          <w:color w:val="000000"/>
        </w:rPr>
        <w:t xml:space="preserve"> </w:t>
      </w:r>
      <w:r w:rsidR="00566DBE">
        <w:rPr>
          <w:rFonts w:ascii="Arial" w:hAnsi="Arial" w:cs="Arial"/>
          <w:b/>
          <w:bCs/>
          <w:color w:val="000000"/>
        </w:rPr>
        <w:t>Théorème de Thalès, Théorème de Pythagore, Trigonométrie</w:t>
      </w:r>
    </w:p>
    <w:p w:rsidR="002F71F0" w:rsidRPr="00252B9E" w:rsidRDefault="00A81B59" w:rsidP="00252B9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566DBE">
        <w:rPr>
          <w:rFonts w:ascii="Arial" w:hAnsi="Arial" w:cs="Arial"/>
          <w:b/>
          <w:bCs/>
          <w:color w:val="000000"/>
        </w:rPr>
        <w:t>22</w:t>
      </w:r>
      <w:r>
        <w:rPr>
          <w:rFonts w:ascii="Arial" w:hAnsi="Arial" w:cs="Arial"/>
          <w:b/>
          <w:bCs/>
          <w:color w:val="000000"/>
        </w:rPr>
        <w:t>/</w:t>
      </w:r>
      <w:r w:rsidR="00AE1732">
        <w:rPr>
          <w:rFonts w:ascii="Arial" w:hAnsi="Arial" w:cs="Arial"/>
          <w:b/>
          <w:bCs/>
          <w:color w:val="000000"/>
        </w:rPr>
        <w:t>0</w:t>
      </w:r>
      <w:r w:rsidR="00B82A1A">
        <w:rPr>
          <w:rFonts w:ascii="Arial" w:hAnsi="Arial" w:cs="Arial"/>
          <w:b/>
          <w:bCs/>
          <w:color w:val="000000"/>
        </w:rPr>
        <w:t>4</w:t>
      </w:r>
      <w:r>
        <w:rPr>
          <w:rFonts w:ascii="Arial" w:hAnsi="Arial" w:cs="Arial"/>
          <w:b/>
          <w:bCs/>
          <w:color w:val="000000"/>
        </w:rPr>
        <w:t>/2021</w:t>
      </w:r>
    </w:p>
    <w:p w:rsidR="00790C4D" w:rsidRDefault="00790C4D" w:rsidP="00315758">
      <w:pPr>
        <w:autoSpaceDE w:val="0"/>
        <w:autoSpaceDN w:val="0"/>
        <w:adjustRightInd w:val="0"/>
      </w:pPr>
    </w:p>
    <w:p w:rsidR="006B14DF" w:rsidRDefault="00B85C77" w:rsidP="00790C4D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2934889</wp:posOffset>
            </wp:positionH>
            <wp:positionV relativeFrom="paragraph">
              <wp:posOffset>57150</wp:posOffset>
            </wp:positionV>
            <wp:extent cx="3836035" cy="2519045"/>
            <wp:effectExtent l="0" t="0" r="0" b="0"/>
            <wp:wrapThrough wrapText="bothSides">
              <wp:wrapPolygon edited="0">
                <wp:start x="0" y="0"/>
                <wp:lineTo x="0" y="21453"/>
                <wp:lineTo x="21525" y="21453"/>
                <wp:lineTo x="21525" y="0"/>
                <wp:lineTo x="0" y="0"/>
              </wp:wrapPolygon>
            </wp:wrapThrough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36035" cy="2519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3971">
        <w:rPr>
          <w:rFonts w:ascii="Arial" w:hAnsi="Arial" w:cs="Arial"/>
        </w:rPr>
        <w:t xml:space="preserve">Créée pourtant dès les années 1930, et avant tout pour être un jouet d’enfant, la trottinette a </w:t>
      </w:r>
      <w:r w:rsidR="00E002B8">
        <w:rPr>
          <w:rFonts w:ascii="Arial" w:hAnsi="Arial" w:cs="Arial"/>
        </w:rPr>
        <w:t>dû attendre le 21</w:t>
      </w:r>
      <w:r w:rsidR="00E002B8" w:rsidRPr="00E002B8">
        <w:rPr>
          <w:rFonts w:ascii="Arial" w:hAnsi="Arial" w:cs="Arial"/>
          <w:vertAlign w:val="superscript"/>
        </w:rPr>
        <w:t>ème</w:t>
      </w:r>
      <w:r w:rsidR="00E002B8">
        <w:rPr>
          <w:rFonts w:ascii="Arial" w:hAnsi="Arial" w:cs="Arial"/>
        </w:rPr>
        <w:t xml:space="preserve"> siècle </w:t>
      </w:r>
      <w:r w:rsidR="00733971">
        <w:rPr>
          <w:rFonts w:ascii="Arial" w:hAnsi="Arial" w:cs="Arial"/>
        </w:rPr>
        <w:t>pour devenir ce mode de transport</w:t>
      </w:r>
      <w:r w:rsidR="00FD029C">
        <w:rPr>
          <w:rFonts w:ascii="Arial" w:hAnsi="Arial" w:cs="Arial"/>
        </w:rPr>
        <w:t xml:space="preserve"> prisé dans les villes</w:t>
      </w:r>
      <w:r w:rsidR="00346B23">
        <w:rPr>
          <w:rFonts w:ascii="Arial" w:hAnsi="Arial" w:cs="Arial"/>
        </w:rPr>
        <w:t>.</w:t>
      </w:r>
      <w:r w:rsidR="00FD029C">
        <w:rPr>
          <w:rFonts w:ascii="Arial" w:hAnsi="Arial" w:cs="Arial"/>
        </w:rPr>
        <w:t xml:space="preserve"> </w:t>
      </w:r>
      <w:r w:rsidR="00346B23">
        <w:rPr>
          <w:rFonts w:ascii="Arial" w:hAnsi="Arial" w:cs="Arial"/>
        </w:rPr>
        <w:t>Q</w:t>
      </w:r>
      <w:r w:rsidR="00FD029C">
        <w:rPr>
          <w:rFonts w:ascii="Arial" w:hAnsi="Arial" w:cs="Arial"/>
        </w:rPr>
        <w:t>u’il soit électrifié ou non</w:t>
      </w:r>
      <w:r w:rsidR="00733971">
        <w:rPr>
          <w:rFonts w:ascii="Arial" w:hAnsi="Arial" w:cs="Arial"/>
        </w:rPr>
        <w:t>,</w:t>
      </w:r>
      <w:r w:rsidR="00346B23">
        <w:rPr>
          <w:rFonts w:ascii="Arial" w:hAnsi="Arial" w:cs="Arial"/>
        </w:rPr>
        <w:t xml:space="preserve"> son utilisation est devenue écologique,</w:t>
      </w:r>
      <w:r w:rsidR="00733971">
        <w:rPr>
          <w:rFonts w:ascii="Arial" w:hAnsi="Arial" w:cs="Arial"/>
        </w:rPr>
        <w:t xml:space="preserve"> à l’heure où la problématique sur le réchauffement climatique est devenu</w:t>
      </w:r>
      <w:r w:rsidR="00FD029C">
        <w:rPr>
          <w:rFonts w:ascii="Arial" w:hAnsi="Arial" w:cs="Arial"/>
        </w:rPr>
        <w:t xml:space="preserve">e </w:t>
      </w:r>
      <w:r w:rsidR="00733971">
        <w:rPr>
          <w:rFonts w:ascii="Arial" w:hAnsi="Arial" w:cs="Arial"/>
        </w:rPr>
        <w:t>central</w:t>
      </w:r>
      <w:r w:rsidR="00FD029C">
        <w:rPr>
          <w:rFonts w:ascii="Arial" w:hAnsi="Arial" w:cs="Arial"/>
        </w:rPr>
        <w:t>e.</w:t>
      </w:r>
    </w:p>
    <w:p w:rsidR="00790C4D" w:rsidRDefault="00790C4D" w:rsidP="00733971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B85C77" w:rsidRDefault="006B14DF" w:rsidP="00DF1876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Dans ce problème, nous allons nous intéresser </w:t>
      </w:r>
      <w:r w:rsidR="001F4D69">
        <w:rPr>
          <w:rFonts w:ascii="Arial" w:hAnsi="Arial" w:cs="Arial"/>
        </w:rPr>
        <w:t>à certaines</w:t>
      </w:r>
      <w:r>
        <w:rPr>
          <w:rFonts w:ascii="Arial" w:hAnsi="Arial" w:cs="Arial"/>
        </w:rPr>
        <w:t xml:space="preserve"> caractéristiques d’une trottinette standard</w:t>
      </w:r>
      <w:r w:rsidR="001F4D69">
        <w:rPr>
          <w:rFonts w:ascii="Arial" w:hAnsi="Arial" w:cs="Arial"/>
        </w:rPr>
        <w:t xml:space="preserve">. Le vocabulaire des éléments principaux d’une trottinette est rappelé en </w:t>
      </w:r>
      <w:r w:rsidR="001F4D69" w:rsidRPr="001F4D69">
        <w:rPr>
          <w:rFonts w:ascii="Arial" w:hAnsi="Arial" w:cs="Arial"/>
          <w:b/>
          <w:bCs/>
        </w:rPr>
        <w:t>Annexe 1.</w:t>
      </w:r>
      <w:r w:rsidR="001F4D69">
        <w:rPr>
          <w:rFonts w:ascii="Arial" w:hAnsi="Arial" w:cs="Arial"/>
        </w:rPr>
        <w:t xml:space="preserve"> </w:t>
      </w:r>
    </w:p>
    <w:p w:rsidR="00B85C77" w:rsidRDefault="00B85C77" w:rsidP="00DF1876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DF1876" w:rsidRDefault="001F4D69" w:rsidP="00DF1876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trottinette commerciale ici étudiée est </w:t>
      </w:r>
      <w:r w:rsidR="007732DB">
        <w:rPr>
          <w:rFonts w:ascii="Arial" w:hAnsi="Arial" w:cs="Arial"/>
        </w:rPr>
        <w:t xml:space="preserve">montrée </w:t>
      </w:r>
      <w:r>
        <w:rPr>
          <w:rFonts w:ascii="Arial" w:hAnsi="Arial" w:cs="Arial"/>
        </w:rPr>
        <w:t xml:space="preserve">en </w:t>
      </w:r>
      <w:r w:rsidRPr="00B85C77">
        <w:rPr>
          <w:rFonts w:ascii="Arial" w:hAnsi="Arial" w:cs="Arial"/>
          <w:b/>
          <w:bCs/>
        </w:rPr>
        <w:t>Annexe 2</w:t>
      </w:r>
      <w:r>
        <w:rPr>
          <w:rFonts w:ascii="Arial" w:hAnsi="Arial" w:cs="Arial"/>
        </w:rPr>
        <w:t xml:space="preserve"> </w:t>
      </w:r>
      <w:r w:rsidR="00DF2F8A">
        <w:rPr>
          <w:rFonts w:ascii="Arial" w:hAnsi="Arial" w:cs="Arial"/>
        </w:rPr>
        <w:t>(</w:t>
      </w:r>
      <w:r w:rsidR="007732DB">
        <w:rPr>
          <w:rFonts w:ascii="Arial" w:hAnsi="Arial" w:cs="Arial"/>
        </w:rPr>
        <w:t>sous sa forme dépliée</w:t>
      </w:r>
      <w:r w:rsidR="00DF2F8A">
        <w:rPr>
          <w:rFonts w:ascii="Arial" w:hAnsi="Arial" w:cs="Arial"/>
        </w:rPr>
        <w:t>)</w:t>
      </w:r>
      <w:r w:rsidR="007732DB">
        <w:rPr>
          <w:rFonts w:ascii="Arial" w:hAnsi="Arial" w:cs="Arial"/>
        </w:rPr>
        <w:t xml:space="preserve">. </w:t>
      </w:r>
      <w:r w:rsidR="006B14DF">
        <w:rPr>
          <w:rFonts w:ascii="Arial" w:hAnsi="Arial" w:cs="Arial"/>
        </w:rPr>
        <w:t xml:space="preserve">Afin de simplifier la </w:t>
      </w:r>
      <w:r>
        <w:rPr>
          <w:rFonts w:ascii="Arial" w:hAnsi="Arial" w:cs="Arial"/>
        </w:rPr>
        <w:t>compréhension</w:t>
      </w:r>
      <w:r w:rsidR="006B14DF">
        <w:rPr>
          <w:rFonts w:ascii="Arial" w:hAnsi="Arial" w:cs="Arial"/>
        </w:rPr>
        <w:t xml:space="preserve">, on </w:t>
      </w:r>
      <w:r w:rsidR="00545D36">
        <w:rPr>
          <w:rFonts w:ascii="Arial" w:hAnsi="Arial" w:cs="Arial"/>
        </w:rPr>
        <w:t>désigne certains</w:t>
      </w:r>
      <w:r w:rsidR="006B14DF">
        <w:rPr>
          <w:rFonts w:ascii="Arial" w:hAnsi="Arial" w:cs="Arial"/>
        </w:rPr>
        <w:t xml:space="preserve"> points précis de la trottinette : </w:t>
      </w:r>
      <w:r w:rsidR="002B6EFE">
        <w:rPr>
          <w:rFonts w:ascii="Arial" w:hAnsi="Arial" w:cs="Arial"/>
        </w:rPr>
        <w:t xml:space="preserve">par exemple, on </w:t>
      </w:r>
      <w:r w:rsidR="0094781E">
        <w:rPr>
          <w:rFonts w:ascii="Arial" w:hAnsi="Arial" w:cs="Arial"/>
        </w:rPr>
        <w:t>nomme</w:t>
      </w:r>
      <w:r w:rsidR="002B6EFE">
        <w:rPr>
          <w:rFonts w:ascii="Arial" w:hAnsi="Arial" w:cs="Arial"/>
        </w:rPr>
        <w:t xml:space="preserve"> A </w:t>
      </w:r>
      <w:r w:rsidR="00DF1876">
        <w:rPr>
          <w:rFonts w:ascii="Arial" w:hAnsi="Arial" w:cs="Arial"/>
        </w:rPr>
        <w:t xml:space="preserve">et </w:t>
      </w:r>
      <w:r w:rsidR="00CD5814">
        <w:rPr>
          <w:rFonts w:ascii="Arial" w:hAnsi="Arial" w:cs="Arial"/>
        </w:rPr>
        <w:t>F</w:t>
      </w:r>
      <w:r w:rsidR="00DF1876">
        <w:rPr>
          <w:rFonts w:ascii="Arial" w:hAnsi="Arial" w:cs="Arial"/>
        </w:rPr>
        <w:t xml:space="preserve"> </w:t>
      </w:r>
      <w:r w:rsidR="002B6EFE">
        <w:rPr>
          <w:rFonts w:ascii="Arial" w:hAnsi="Arial" w:cs="Arial"/>
        </w:rPr>
        <w:t>le</w:t>
      </w:r>
      <w:r w:rsidR="0094781E">
        <w:rPr>
          <w:rFonts w:ascii="Arial" w:hAnsi="Arial" w:cs="Arial"/>
        </w:rPr>
        <w:t>s</w:t>
      </w:r>
      <w:r w:rsidR="002B6EFE">
        <w:rPr>
          <w:rFonts w:ascii="Arial" w:hAnsi="Arial" w:cs="Arial"/>
        </w:rPr>
        <w:t xml:space="preserve"> centre</w:t>
      </w:r>
      <w:r w:rsidR="0094781E">
        <w:rPr>
          <w:rFonts w:ascii="Arial" w:hAnsi="Arial" w:cs="Arial"/>
        </w:rPr>
        <w:t>s respectifs</w:t>
      </w:r>
      <w:r w:rsidR="002B6EFE">
        <w:rPr>
          <w:rFonts w:ascii="Arial" w:hAnsi="Arial" w:cs="Arial"/>
        </w:rPr>
        <w:t xml:space="preserve"> </w:t>
      </w:r>
      <w:r w:rsidR="00DF1876">
        <w:rPr>
          <w:rFonts w:ascii="Arial" w:hAnsi="Arial" w:cs="Arial"/>
        </w:rPr>
        <w:t>des deux roues</w:t>
      </w:r>
      <w:r w:rsidR="0094781E">
        <w:rPr>
          <w:rFonts w:ascii="Arial" w:hAnsi="Arial" w:cs="Arial"/>
        </w:rPr>
        <w:t xml:space="preserve"> avant et arrière</w:t>
      </w:r>
      <w:r w:rsidR="00F66E01">
        <w:rPr>
          <w:rFonts w:ascii="Arial" w:hAnsi="Arial" w:cs="Arial"/>
        </w:rPr>
        <w:t xml:space="preserve">, ou </w:t>
      </w:r>
      <w:r>
        <w:rPr>
          <w:rFonts w:ascii="Arial" w:hAnsi="Arial" w:cs="Arial"/>
        </w:rPr>
        <w:t xml:space="preserve">B </w:t>
      </w:r>
      <w:r w:rsidR="00DF1876">
        <w:rPr>
          <w:rFonts w:ascii="Arial" w:hAnsi="Arial" w:cs="Arial"/>
        </w:rPr>
        <w:t xml:space="preserve">le </w:t>
      </w:r>
      <w:r w:rsidR="007B0C8B">
        <w:rPr>
          <w:rFonts w:ascii="Arial" w:hAnsi="Arial" w:cs="Arial"/>
        </w:rPr>
        <w:t xml:space="preserve">point situé en </w:t>
      </w:r>
      <w:r w:rsidR="00DF1876">
        <w:rPr>
          <w:rFonts w:ascii="Arial" w:hAnsi="Arial" w:cs="Arial"/>
        </w:rPr>
        <w:t>haut d</w:t>
      </w:r>
      <w:r w:rsidR="007A5E5B">
        <w:rPr>
          <w:rFonts w:ascii="Arial" w:hAnsi="Arial" w:cs="Arial"/>
        </w:rPr>
        <w:t xml:space="preserve">u </w:t>
      </w:r>
      <w:r w:rsidR="00DF1876">
        <w:rPr>
          <w:rFonts w:ascii="Arial" w:hAnsi="Arial" w:cs="Arial"/>
        </w:rPr>
        <w:t>guidon</w:t>
      </w:r>
      <w:r w:rsidR="007A5E5B">
        <w:rPr>
          <w:rFonts w:ascii="Arial" w:hAnsi="Arial" w:cs="Arial"/>
        </w:rPr>
        <w:t xml:space="preserve"> (appelé parfois « potence »)</w:t>
      </w:r>
      <w:r w:rsidR="007B0C8B">
        <w:rPr>
          <w:rFonts w:ascii="Arial" w:hAnsi="Arial" w:cs="Arial"/>
        </w:rPr>
        <w:t>, entre les deux poignées</w:t>
      </w:r>
      <w:r w:rsidR="00DF1876">
        <w:rPr>
          <w:rFonts w:ascii="Arial" w:hAnsi="Arial" w:cs="Arial"/>
        </w:rPr>
        <w:t>. On admet par ailleurs que :</w:t>
      </w:r>
    </w:p>
    <w:p w:rsidR="00DF1876" w:rsidRDefault="00DF1876" w:rsidP="00DF1876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DF1876" w:rsidRDefault="00DF1876" w:rsidP="00DF1876">
      <w:pPr>
        <w:pStyle w:val="Paragraphedeliste"/>
        <w:numPr>
          <w:ilvl w:val="0"/>
          <w:numId w:val="40"/>
        </w:numPr>
        <w:autoSpaceDE w:val="0"/>
        <w:autoSpaceDN w:val="0"/>
        <w:adjustRightInd w:val="0"/>
        <w:jc w:val="both"/>
        <w:rPr>
          <w:rFonts w:ascii="Arial" w:hAnsi="Arial" w:cs="Arial"/>
          <w:lang w:val="fr-FR"/>
        </w:rPr>
      </w:pPr>
      <w:r>
        <w:rPr>
          <w:rFonts w:ascii="Arial" w:hAnsi="Arial" w:cs="Arial"/>
          <w:lang w:val="fr-FR"/>
        </w:rPr>
        <w:t>C</w:t>
      </w:r>
      <w:r w:rsidR="00A572C3">
        <w:rPr>
          <w:rFonts w:ascii="Arial" w:hAnsi="Arial" w:cs="Arial"/>
          <w:lang w:val="fr-FR"/>
        </w:rPr>
        <w:t xml:space="preserve">, </w:t>
      </w:r>
      <w:r>
        <w:rPr>
          <w:rFonts w:ascii="Arial" w:hAnsi="Arial" w:cs="Arial"/>
          <w:lang w:val="fr-FR"/>
        </w:rPr>
        <w:t>l</w:t>
      </w:r>
      <w:r w:rsidR="00A572C3">
        <w:rPr>
          <w:rFonts w:ascii="Arial" w:hAnsi="Arial" w:cs="Arial"/>
          <w:lang w:val="fr-FR"/>
        </w:rPr>
        <w:t xml:space="preserve">’extrémité arrière de la roue, est </w:t>
      </w:r>
      <w:r>
        <w:rPr>
          <w:rFonts w:ascii="Arial" w:hAnsi="Arial" w:cs="Arial"/>
          <w:lang w:val="fr-FR"/>
        </w:rPr>
        <w:t>aligné</w:t>
      </w:r>
      <w:r w:rsidR="0050556E">
        <w:rPr>
          <w:rFonts w:ascii="Arial" w:hAnsi="Arial" w:cs="Arial"/>
          <w:lang w:val="fr-FR"/>
        </w:rPr>
        <w:t xml:space="preserve"> </w:t>
      </w:r>
      <w:r>
        <w:rPr>
          <w:rFonts w:ascii="Arial" w:hAnsi="Arial" w:cs="Arial"/>
          <w:lang w:val="fr-FR"/>
        </w:rPr>
        <w:t xml:space="preserve">avec A et </w:t>
      </w:r>
      <w:r w:rsidR="00CD5814">
        <w:rPr>
          <w:rFonts w:ascii="Arial" w:hAnsi="Arial" w:cs="Arial"/>
          <w:lang w:val="fr-FR"/>
        </w:rPr>
        <w:t>F</w:t>
      </w:r>
      <w:r>
        <w:rPr>
          <w:rFonts w:ascii="Arial" w:hAnsi="Arial" w:cs="Arial"/>
          <w:lang w:val="fr-FR"/>
        </w:rPr>
        <w:t>.</w:t>
      </w:r>
    </w:p>
    <w:p w:rsidR="00DF1876" w:rsidRDefault="00DF1876" w:rsidP="00DF1876">
      <w:pPr>
        <w:pStyle w:val="Paragraphedeliste"/>
        <w:numPr>
          <w:ilvl w:val="0"/>
          <w:numId w:val="40"/>
        </w:numPr>
        <w:autoSpaceDE w:val="0"/>
        <w:autoSpaceDN w:val="0"/>
        <w:adjustRightInd w:val="0"/>
        <w:jc w:val="both"/>
        <w:rPr>
          <w:rFonts w:ascii="Arial" w:hAnsi="Arial" w:cs="Arial"/>
          <w:lang w:val="fr-FR"/>
        </w:rPr>
      </w:pPr>
      <w:r w:rsidRPr="00DF1876">
        <w:rPr>
          <w:rFonts w:ascii="Arial" w:hAnsi="Arial" w:cs="Arial"/>
          <w:lang w:val="fr-FR"/>
        </w:rPr>
        <w:t xml:space="preserve">E, en bas </w:t>
      </w:r>
      <w:r w:rsidR="007A5E5B">
        <w:rPr>
          <w:rFonts w:ascii="Arial" w:hAnsi="Arial" w:cs="Arial"/>
          <w:lang w:val="fr-FR"/>
        </w:rPr>
        <w:t>du neck</w:t>
      </w:r>
      <w:r w:rsidRPr="00DF1876">
        <w:rPr>
          <w:rFonts w:ascii="Arial" w:hAnsi="Arial" w:cs="Arial"/>
          <w:lang w:val="fr-FR"/>
        </w:rPr>
        <w:t>, est le pied de la hauteur issue de B dans le triangle ABC.</w:t>
      </w:r>
    </w:p>
    <w:p w:rsidR="00645FEF" w:rsidRPr="00DF1876" w:rsidRDefault="00645FEF" w:rsidP="00DF1876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346B23" w:rsidRDefault="002B6EFE" w:rsidP="00733971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Certaines dimensions de la trottinette sont</w:t>
      </w:r>
      <w:r w:rsidR="00703EF8">
        <w:rPr>
          <w:rFonts w:ascii="Arial" w:hAnsi="Arial" w:cs="Arial"/>
        </w:rPr>
        <w:t xml:space="preserve"> </w:t>
      </w:r>
      <w:r w:rsidR="00465D65">
        <w:rPr>
          <w:rFonts w:ascii="Arial" w:hAnsi="Arial" w:cs="Arial"/>
        </w:rPr>
        <w:t xml:space="preserve">également </w:t>
      </w:r>
      <w:r>
        <w:rPr>
          <w:rFonts w:ascii="Arial" w:hAnsi="Arial" w:cs="Arial"/>
        </w:rPr>
        <w:t xml:space="preserve">fournies par le </w:t>
      </w:r>
      <w:r w:rsidR="00FD1BD7">
        <w:rPr>
          <w:rFonts w:ascii="Arial" w:hAnsi="Arial" w:cs="Arial"/>
        </w:rPr>
        <w:t>fabricant:</w:t>
      </w:r>
    </w:p>
    <w:p w:rsidR="00F91023" w:rsidRDefault="00F91023" w:rsidP="00F91023">
      <w:pPr>
        <w:pStyle w:val="Paragraphedeliste"/>
        <w:numPr>
          <w:ilvl w:val="0"/>
          <w:numId w:val="40"/>
        </w:numPr>
        <w:autoSpaceDE w:val="0"/>
        <w:autoSpaceDN w:val="0"/>
        <w:adjustRightInd w:val="0"/>
        <w:jc w:val="both"/>
        <w:rPr>
          <w:rFonts w:ascii="Arial" w:hAnsi="Arial" w:cs="Arial"/>
          <w:lang w:val="fr-FR"/>
        </w:rPr>
      </w:pPr>
      <w:r w:rsidRPr="00F91023">
        <w:rPr>
          <w:rFonts w:ascii="Arial" w:hAnsi="Arial" w:cs="Arial"/>
          <w:lang w:val="fr-FR"/>
        </w:rPr>
        <w:t>La distance A</w:t>
      </w:r>
      <w:r w:rsidR="00CD5814">
        <w:rPr>
          <w:rFonts w:ascii="Arial" w:hAnsi="Arial" w:cs="Arial"/>
          <w:lang w:val="fr-FR"/>
        </w:rPr>
        <w:t>F</w:t>
      </w:r>
      <w:r w:rsidRPr="00F91023">
        <w:rPr>
          <w:rFonts w:ascii="Arial" w:hAnsi="Arial" w:cs="Arial"/>
          <w:lang w:val="fr-FR"/>
        </w:rPr>
        <w:t xml:space="preserve"> entre les deux roues</w:t>
      </w:r>
      <w:r>
        <w:rPr>
          <w:rFonts w:ascii="Arial" w:hAnsi="Arial" w:cs="Arial"/>
          <w:lang w:val="fr-FR"/>
        </w:rPr>
        <w:t xml:space="preserve"> est de 85 </w:t>
      </w:r>
      <w:r w:rsidR="00EA7545">
        <w:rPr>
          <w:rFonts w:ascii="Arial" w:hAnsi="Arial" w:cs="Arial"/>
          <w:lang w:val="fr-FR"/>
        </w:rPr>
        <w:t>c</w:t>
      </w:r>
      <w:r>
        <w:rPr>
          <w:rFonts w:ascii="Arial" w:hAnsi="Arial" w:cs="Arial"/>
          <w:lang w:val="fr-FR"/>
        </w:rPr>
        <w:t>m.</w:t>
      </w:r>
    </w:p>
    <w:p w:rsidR="00CD3507" w:rsidRPr="00CD3507" w:rsidRDefault="00CD3507" w:rsidP="00CD3507">
      <w:pPr>
        <w:pStyle w:val="Paragraphedeliste"/>
        <w:numPr>
          <w:ilvl w:val="0"/>
          <w:numId w:val="40"/>
        </w:numPr>
        <w:autoSpaceDE w:val="0"/>
        <w:autoSpaceDN w:val="0"/>
        <w:adjustRightInd w:val="0"/>
        <w:jc w:val="both"/>
        <w:rPr>
          <w:rFonts w:ascii="Arial" w:hAnsi="Arial" w:cs="Arial"/>
          <w:lang w:val="fr-FR"/>
        </w:rPr>
      </w:pPr>
      <w:r>
        <w:rPr>
          <w:rFonts w:ascii="Arial" w:hAnsi="Arial" w:cs="Arial"/>
          <w:lang w:val="fr-FR"/>
        </w:rPr>
        <w:t>La hauteur de la trottinette dépliée, représentée par la distance B</w:t>
      </w:r>
      <w:r w:rsidR="00CD5814">
        <w:rPr>
          <w:rFonts w:ascii="Arial" w:hAnsi="Arial" w:cs="Arial"/>
          <w:lang w:val="fr-FR"/>
        </w:rPr>
        <w:t>H</w:t>
      </w:r>
      <w:r>
        <w:rPr>
          <w:rFonts w:ascii="Arial" w:hAnsi="Arial" w:cs="Arial"/>
          <w:lang w:val="fr-FR"/>
        </w:rPr>
        <w:t xml:space="preserve"> où </w:t>
      </w:r>
      <w:r w:rsidR="00CD5814">
        <w:rPr>
          <w:rFonts w:ascii="Arial" w:hAnsi="Arial" w:cs="Arial"/>
          <w:lang w:val="fr-FR"/>
        </w:rPr>
        <w:t>H</w:t>
      </w:r>
      <w:r>
        <w:rPr>
          <w:rFonts w:ascii="Arial" w:hAnsi="Arial" w:cs="Arial"/>
          <w:lang w:val="fr-FR"/>
        </w:rPr>
        <w:t xml:space="preserve"> est </w:t>
      </w:r>
      <w:r w:rsidR="00CD5814">
        <w:rPr>
          <w:rFonts w:ascii="Arial" w:hAnsi="Arial" w:cs="Arial"/>
          <w:lang w:val="fr-FR"/>
        </w:rPr>
        <w:t>le</w:t>
      </w:r>
      <w:r>
        <w:rPr>
          <w:rFonts w:ascii="Arial" w:hAnsi="Arial" w:cs="Arial"/>
          <w:lang w:val="fr-FR"/>
        </w:rPr>
        <w:t xml:space="preserve"> point du sol situé sur (BE), est de 11</w:t>
      </w:r>
      <w:r w:rsidR="00EA7545">
        <w:rPr>
          <w:rFonts w:ascii="Arial" w:hAnsi="Arial" w:cs="Arial"/>
          <w:lang w:val="fr-FR"/>
        </w:rPr>
        <w:t>0</w:t>
      </w:r>
      <w:r>
        <w:rPr>
          <w:rFonts w:ascii="Arial" w:hAnsi="Arial" w:cs="Arial"/>
          <w:lang w:val="fr-FR"/>
        </w:rPr>
        <w:t xml:space="preserve"> </w:t>
      </w:r>
      <w:r w:rsidR="00EA7545">
        <w:rPr>
          <w:rFonts w:ascii="Arial" w:hAnsi="Arial" w:cs="Arial"/>
          <w:lang w:val="fr-FR"/>
        </w:rPr>
        <w:t>c</w:t>
      </w:r>
      <w:r>
        <w:rPr>
          <w:rFonts w:ascii="Arial" w:hAnsi="Arial" w:cs="Arial"/>
          <w:lang w:val="fr-FR"/>
        </w:rPr>
        <w:t>m.</w:t>
      </w:r>
    </w:p>
    <w:p w:rsidR="00F91023" w:rsidRDefault="00F91023" w:rsidP="00F91023">
      <w:pPr>
        <w:pStyle w:val="Paragraphedeliste"/>
        <w:numPr>
          <w:ilvl w:val="0"/>
          <w:numId w:val="40"/>
        </w:numPr>
        <w:autoSpaceDE w:val="0"/>
        <w:autoSpaceDN w:val="0"/>
        <w:adjustRightInd w:val="0"/>
        <w:jc w:val="both"/>
        <w:rPr>
          <w:rFonts w:ascii="Arial" w:hAnsi="Arial" w:cs="Arial"/>
          <w:lang w:val="fr-FR"/>
        </w:rPr>
      </w:pPr>
      <w:r>
        <w:rPr>
          <w:rFonts w:ascii="Arial" w:hAnsi="Arial" w:cs="Arial"/>
          <w:lang w:val="fr-FR"/>
        </w:rPr>
        <w:t xml:space="preserve">Les roues ont un rayon de 12 cm (ce rayon se retrouve dans la distance </w:t>
      </w:r>
      <w:r w:rsidR="00CD5814">
        <w:rPr>
          <w:rFonts w:ascii="Arial" w:hAnsi="Arial" w:cs="Arial"/>
          <w:lang w:val="fr-FR"/>
        </w:rPr>
        <w:t>F</w:t>
      </w:r>
      <w:r>
        <w:rPr>
          <w:rFonts w:ascii="Arial" w:hAnsi="Arial" w:cs="Arial"/>
          <w:lang w:val="fr-FR"/>
        </w:rPr>
        <w:t>C</w:t>
      </w:r>
      <w:r w:rsidR="00CD3507">
        <w:rPr>
          <w:rFonts w:ascii="Arial" w:hAnsi="Arial" w:cs="Arial"/>
          <w:lang w:val="fr-FR"/>
        </w:rPr>
        <w:t xml:space="preserve"> ou E</w:t>
      </w:r>
      <w:r w:rsidR="00CD5814">
        <w:rPr>
          <w:rFonts w:ascii="Arial" w:hAnsi="Arial" w:cs="Arial"/>
          <w:lang w:val="fr-FR"/>
        </w:rPr>
        <w:t>H</w:t>
      </w:r>
      <w:r>
        <w:rPr>
          <w:rFonts w:ascii="Arial" w:hAnsi="Arial" w:cs="Arial"/>
          <w:lang w:val="fr-FR"/>
        </w:rPr>
        <w:t>)</w:t>
      </w:r>
    </w:p>
    <w:p w:rsidR="00703EF8" w:rsidRDefault="00703EF8" w:rsidP="00703EF8">
      <w:pPr>
        <w:autoSpaceDE w:val="0"/>
        <w:autoSpaceDN w:val="0"/>
        <w:adjustRightInd w:val="0"/>
        <w:ind w:left="360"/>
        <w:jc w:val="both"/>
        <w:rPr>
          <w:rFonts w:ascii="Arial" w:hAnsi="Arial" w:cs="Arial"/>
        </w:rPr>
      </w:pPr>
    </w:p>
    <w:p w:rsidR="00703EF8" w:rsidRPr="00231BDB" w:rsidRDefault="00CD3507" w:rsidP="00CD3507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231BDB">
        <w:rPr>
          <w:rFonts w:ascii="Arial" w:hAnsi="Arial" w:cs="Arial"/>
          <w:i/>
          <w:iCs/>
        </w:rPr>
        <w:t>Dans tout le problème, les distances demandées seront à fournir en centimètres, arrondi</w:t>
      </w:r>
      <w:r w:rsidR="00277C63" w:rsidRPr="00231BDB">
        <w:rPr>
          <w:rFonts w:ascii="Arial" w:hAnsi="Arial" w:cs="Arial"/>
          <w:i/>
          <w:iCs/>
        </w:rPr>
        <w:t>e</w:t>
      </w:r>
      <w:r w:rsidRPr="00231BDB">
        <w:rPr>
          <w:rFonts w:ascii="Arial" w:hAnsi="Arial" w:cs="Arial"/>
          <w:i/>
          <w:iCs/>
        </w:rPr>
        <w:t>s à l’entier.</w:t>
      </w:r>
    </w:p>
    <w:p w:rsidR="00CD3507" w:rsidRDefault="00CD3507" w:rsidP="00CD3507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CD3507" w:rsidRPr="0006512B" w:rsidRDefault="00CD3507" w:rsidP="00CD3507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6512B">
        <w:rPr>
          <w:rFonts w:ascii="Arial" w:hAnsi="Arial" w:cs="Arial"/>
        </w:rPr>
        <w:t xml:space="preserve">1) </w:t>
      </w:r>
      <w:r w:rsidR="0006512B" w:rsidRPr="0006512B">
        <w:rPr>
          <w:rFonts w:ascii="Arial" w:hAnsi="Arial" w:cs="Arial"/>
        </w:rPr>
        <w:t xml:space="preserve">Donner </w:t>
      </w:r>
      <w:r w:rsidR="0006512B">
        <w:rPr>
          <w:rFonts w:ascii="Arial" w:hAnsi="Arial" w:cs="Arial"/>
        </w:rPr>
        <w:t xml:space="preserve">sans justifier </w:t>
      </w:r>
      <w:r w:rsidR="0006512B" w:rsidRPr="0006512B">
        <w:rPr>
          <w:rFonts w:ascii="Arial" w:hAnsi="Arial" w:cs="Arial"/>
        </w:rPr>
        <w:t>l</w:t>
      </w:r>
      <w:r w:rsidR="00EA7545">
        <w:rPr>
          <w:rFonts w:ascii="Arial" w:hAnsi="Arial" w:cs="Arial"/>
        </w:rPr>
        <w:t xml:space="preserve">es </w:t>
      </w:r>
      <w:r w:rsidR="0006512B" w:rsidRPr="0006512B">
        <w:rPr>
          <w:rFonts w:ascii="Arial" w:hAnsi="Arial" w:cs="Arial"/>
        </w:rPr>
        <w:t>distance</w:t>
      </w:r>
      <w:r w:rsidR="00EA7545">
        <w:rPr>
          <w:rFonts w:ascii="Arial" w:hAnsi="Arial" w:cs="Arial"/>
        </w:rPr>
        <w:t>s</w:t>
      </w:r>
      <w:r w:rsidR="0006512B" w:rsidRPr="0006512B">
        <w:rPr>
          <w:rFonts w:ascii="Arial" w:hAnsi="Arial" w:cs="Arial"/>
        </w:rPr>
        <w:t xml:space="preserve"> BE</w:t>
      </w:r>
      <w:r w:rsidR="00EA7545">
        <w:rPr>
          <w:rFonts w:ascii="Arial" w:hAnsi="Arial" w:cs="Arial"/>
        </w:rPr>
        <w:t xml:space="preserve"> et AC.</w:t>
      </w:r>
    </w:p>
    <w:p w:rsidR="00625D91" w:rsidRDefault="00625D91" w:rsidP="00CD3507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06512B" w:rsidRDefault="00625D91" w:rsidP="00CD3507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2)</w:t>
      </w:r>
      <w:r w:rsidR="0006512B" w:rsidRPr="0006512B">
        <w:rPr>
          <w:rFonts w:ascii="Arial" w:hAnsi="Arial" w:cs="Arial"/>
        </w:rPr>
        <w:t xml:space="preserve"> </w:t>
      </w:r>
      <w:r w:rsidR="0006512B">
        <w:rPr>
          <w:rFonts w:ascii="Arial" w:hAnsi="Arial" w:cs="Arial"/>
        </w:rPr>
        <w:t xml:space="preserve">On admet que AE = 24 </w:t>
      </w:r>
      <w:r w:rsidR="00EA7545">
        <w:rPr>
          <w:rFonts w:ascii="Arial" w:hAnsi="Arial" w:cs="Arial"/>
        </w:rPr>
        <w:t>cm</w:t>
      </w:r>
      <w:r w:rsidR="0006512B">
        <w:rPr>
          <w:rFonts w:ascii="Arial" w:hAnsi="Arial" w:cs="Arial"/>
        </w:rPr>
        <w:t>. Calculer la distance AB.</w:t>
      </w:r>
    </w:p>
    <w:p w:rsidR="0006512B" w:rsidRDefault="0006512B" w:rsidP="00CD3507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06512B" w:rsidRDefault="00625D91" w:rsidP="00CD3507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="0006512B">
        <w:rPr>
          <w:rFonts w:ascii="Arial" w:hAnsi="Arial" w:cs="Arial"/>
        </w:rPr>
        <w:t xml:space="preserve">) Calculer la mesure de l’angle </w:t>
      </w:r>
      <m:oMath>
        <m:acc>
          <m:accPr>
            <m:ctrlPr>
              <w:rPr>
                <w:rFonts w:ascii="Cambria Math" w:hAnsi="Cambria Math" w:cs="Arial"/>
                <w:i/>
              </w:rPr>
            </m:ctrlPr>
          </m:accPr>
          <m:e>
            <m:r>
              <m:rPr>
                <m:sty m:val="p"/>
              </m:rPr>
              <w:rPr>
                <w:rFonts w:ascii="Cambria Math" w:hAnsi="Cambria Math" w:cs="Arial"/>
              </w:rPr>
              <m:t>CAB</m:t>
            </m:r>
          </m:e>
        </m:acc>
      </m:oMath>
      <w:r w:rsidR="0006512B">
        <w:rPr>
          <w:rFonts w:ascii="Arial" w:hAnsi="Arial" w:cs="Arial"/>
        </w:rPr>
        <w:t xml:space="preserve"> (arrondi au degré près).</w:t>
      </w:r>
    </w:p>
    <w:p w:rsidR="0006512B" w:rsidRDefault="0006512B" w:rsidP="00CD3507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06512B" w:rsidRDefault="00625D91" w:rsidP="00CD3507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06512B">
        <w:rPr>
          <w:rFonts w:ascii="Arial" w:hAnsi="Arial" w:cs="Arial"/>
        </w:rPr>
        <w:t>) On admet que, quand la trottinette est dépliée,</w:t>
      </w:r>
      <w:r w:rsidR="00EA7545">
        <w:rPr>
          <w:rFonts w:ascii="Arial" w:hAnsi="Arial" w:cs="Arial"/>
        </w:rPr>
        <w:t xml:space="preserve"> </w:t>
      </w:r>
      <w:r w:rsidR="0006512B">
        <w:rPr>
          <w:rFonts w:ascii="Arial" w:hAnsi="Arial" w:cs="Arial"/>
        </w:rPr>
        <w:t xml:space="preserve">(BC) est parallèle </w:t>
      </w:r>
      <w:r w:rsidR="007A5E5B">
        <w:rPr>
          <w:rFonts w:ascii="Arial" w:hAnsi="Arial" w:cs="Arial"/>
        </w:rPr>
        <w:t>au neck</w:t>
      </w:r>
      <w:r w:rsidR="0006512B">
        <w:rPr>
          <w:rFonts w:ascii="Arial" w:hAnsi="Arial" w:cs="Arial"/>
        </w:rPr>
        <w:t xml:space="preserve"> (DE) et que</w:t>
      </w:r>
      <w:r w:rsidR="00790C4D">
        <w:rPr>
          <w:rFonts w:ascii="Arial" w:hAnsi="Arial" w:cs="Arial"/>
        </w:rPr>
        <w:t xml:space="preserve"> la longueur</w:t>
      </w:r>
      <w:r w:rsidR="0006512B">
        <w:rPr>
          <w:rFonts w:ascii="Arial" w:hAnsi="Arial" w:cs="Arial"/>
        </w:rPr>
        <w:t xml:space="preserve"> DE </w:t>
      </w:r>
      <w:r w:rsidR="00790C4D">
        <w:rPr>
          <w:rFonts w:ascii="Arial" w:hAnsi="Arial" w:cs="Arial"/>
        </w:rPr>
        <w:t>du neck est de</w:t>
      </w:r>
      <w:r w:rsidR="0006512B">
        <w:rPr>
          <w:rFonts w:ascii="Arial" w:hAnsi="Arial" w:cs="Arial"/>
        </w:rPr>
        <w:t xml:space="preserve"> 30 </w:t>
      </w:r>
      <w:r w:rsidR="00EA7545">
        <w:rPr>
          <w:rFonts w:ascii="Arial" w:hAnsi="Arial" w:cs="Arial"/>
        </w:rPr>
        <w:t>c</w:t>
      </w:r>
      <w:r w:rsidR="0006512B">
        <w:rPr>
          <w:rFonts w:ascii="Arial" w:hAnsi="Arial" w:cs="Arial"/>
        </w:rPr>
        <w:t>m.</w:t>
      </w:r>
    </w:p>
    <w:p w:rsidR="0006512B" w:rsidRDefault="0006512B" w:rsidP="00CD3507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a) Calculer la longueur AD.</w:t>
      </w:r>
    </w:p>
    <w:p w:rsidR="0006512B" w:rsidRDefault="0006512B" w:rsidP="00CD3507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b) Calculer la longueur BC.</w:t>
      </w:r>
    </w:p>
    <w:p w:rsidR="0006512B" w:rsidRDefault="0006512B" w:rsidP="00CD3507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92788C" w:rsidRDefault="00625D91" w:rsidP="00277C63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277C63">
        <w:rPr>
          <w:rFonts w:ascii="Arial" w:hAnsi="Arial" w:cs="Arial"/>
        </w:rPr>
        <w:t xml:space="preserve">) </w:t>
      </w:r>
      <w:r w:rsidR="0092788C">
        <w:rPr>
          <w:rFonts w:ascii="Arial" w:hAnsi="Arial" w:cs="Arial"/>
        </w:rPr>
        <w:t xml:space="preserve">En </w:t>
      </w:r>
      <w:r w:rsidR="0092788C" w:rsidRPr="0092788C">
        <w:rPr>
          <w:rFonts w:ascii="Arial" w:hAnsi="Arial" w:cs="Arial"/>
          <w:b/>
          <w:bCs/>
        </w:rPr>
        <w:t>Annexe 3,</w:t>
      </w:r>
      <w:r w:rsidR="0092788C">
        <w:rPr>
          <w:rFonts w:ascii="Arial" w:hAnsi="Arial" w:cs="Arial"/>
        </w:rPr>
        <w:t xml:space="preserve"> la trottinette est montrée </w:t>
      </w:r>
      <w:r w:rsidR="00634912">
        <w:rPr>
          <w:rFonts w:ascii="Arial" w:hAnsi="Arial" w:cs="Arial"/>
        </w:rPr>
        <w:t xml:space="preserve">sous sa </w:t>
      </w:r>
      <w:r w:rsidR="0092788C">
        <w:rPr>
          <w:rFonts w:ascii="Arial" w:hAnsi="Arial" w:cs="Arial"/>
        </w:rPr>
        <w:t>forme repliée.</w:t>
      </w:r>
    </w:p>
    <w:p w:rsidR="00277C63" w:rsidRDefault="00277C63" w:rsidP="00277C63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On appelle </w:t>
      </w:r>
      <w:r w:rsidRPr="00277C63">
        <w:rPr>
          <w:rFonts w:ascii="Arial" w:hAnsi="Arial" w:cs="Arial"/>
        </w:rPr>
        <w:t xml:space="preserve">G est </w:t>
      </w:r>
      <w:r w:rsidR="0092788C">
        <w:rPr>
          <w:rFonts w:ascii="Arial" w:hAnsi="Arial" w:cs="Arial"/>
        </w:rPr>
        <w:t>le</w:t>
      </w:r>
      <w:r w:rsidRPr="00277C63">
        <w:rPr>
          <w:rFonts w:ascii="Arial" w:hAnsi="Arial" w:cs="Arial"/>
        </w:rPr>
        <w:t xml:space="preserve"> point imaginaire qui constitue le « coude » du collier de serrage – là où l’on plie la potence du guidon pour obtenir la forme repliée.</w:t>
      </w:r>
      <w:r w:rsidR="0092788C">
        <w:rPr>
          <w:rFonts w:ascii="Arial" w:hAnsi="Arial" w:cs="Arial"/>
        </w:rPr>
        <w:t xml:space="preserve"> On remarque que le triangle que G forme avec les points A et C est isocèle en C. De plus, quand la trottinette est dépliée, on admet que G est un point de [AB]. </w:t>
      </w:r>
    </w:p>
    <w:p w:rsidR="0092788C" w:rsidRDefault="0092788C" w:rsidP="00277C63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92788C" w:rsidRPr="00277C63" w:rsidRDefault="0092788C" w:rsidP="00277C63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Déterminer la longueur AG.</w:t>
      </w:r>
    </w:p>
    <w:p w:rsidR="0092788C" w:rsidRPr="0092788C" w:rsidRDefault="0092788C" w:rsidP="00CD3507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</w:rPr>
      </w:pPr>
      <w:r w:rsidRPr="0092788C">
        <w:rPr>
          <w:rFonts w:ascii="Arial" w:hAnsi="Arial" w:cs="Arial"/>
          <w:i/>
          <w:iCs/>
        </w:rPr>
        <w:t>Indication</w:t>
      </w:r>
      <w:r w:rsidR="00790C4D">
        <w:rPr>
          <w:rFonts w:ascii="Arial" w:hAnsi="Arial" w:cs="Arial"/>
          <w:i/>
          <w:iCs/>
        </w:rPr>
        <w:t> </w:t>
      </w:r>
      <w:r w:rsidRPr="0092788C">
        <w:rPr>
          <w:rFonts w:ascii="Arial" w:hAnsi="Arial" w:cs="Arial"/>
          <w:i/>
          <w:iCs/>
        </w:rPr>
        <w:t xml:space="preserve">: on pourra utiliser le point I milieu de [AG] et calculer </w:t>
      </w:r>
      <w:r w:rsidR="0060736A">
        <w:rPr>
          <w:rFonts w:ascii="Arial" w:hAnsi="Arial" w:cs="Arial"/>
          <w:i/>
          <w:iCs/>
        </w:rPr>
        <w:t xml:space="preserve">AI ou </w:t>
      </w:r>
      <w:r w:rsidR="006E0BE6">
        <w:rPr>
          <w:rFonts w:ascii="Arial" w:hAnsi="Arial" w:cs="Arial"/>
          <w:i/>
          <w:iCs/>
        </w:rPr>
        <w:t>G</w:t>
      </w:r>
      <w:r w:rsidRPr="0092788C">
        <w:rPr>
          <w:rFonts w:ascii="Arial" w:hAnsi="Arial" w:cs="Arial"/>
          <w:i/>
          <w:iCs/>
        </w:rPr>
        <w:t>I.</w:t>
      </w:r>
    </w:p>
    <w:p w:rsidR="002B6EFE" w:rsidRPr="0006512B" w:rsidRDefault="002B6EFE" w:rsidP="00733971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790C4D" w:rsidRPr="00790C4D" w:rsidRDefault="00790C4D" w:rsidP="00790C4D">
      <w:pPr>
        <w:autoSpaceDE w:val="0"/>
        <w:autoSpaceDN w:val="0"/>
        <w:adjustRightInd w:val="0"/>
        <w:jc w:val="center"/>
        <w:rPr>
          <w:rFonts w:ascii="Arial" w:eastAsiaTheme="minorEastAsia" w:hAnsi="Arial" w:cs="Arial"/>
          <w:b/>
          <w:bCs/>
        </w:rPr>
      </w:pPr>
      <w:r w:rsidRPr="00790C4D">
        <w:rPr>
          <w:rFonts w:ascii="Arial" w:eastAsiaTheme="minorEastAsia" w:hAnsi="Arial" w:cs="Arial"/>
          <w:b/>
          <w:bCs/>
        </w:rPr>
        <w:t xml:space="preserve">Annexe 1 – </w:t>
      </w:r>
      <w:r w:rsidR="00B85C77" w:rsidRPr="00790C4D">
        <w:rPr>
          <w:rFonts w:ascii="Arial" w:eastAsiaTheme="minorEastAsia" w:hAnsi="Arial" w:cs="Arial"/>
          <w:b/>
          <w:bCs/>
        </w:rPr>
        <w:t>Éléments</w:t>
      </w:r>
      <w:r w:rsidRPr="00790C4D">
        <w:rPr>
          <w:rFonts w:ascii="Arial" w:eastAsiaTheme="minorEastAsia" w:hAnsi="Arial" w:cs="Arial"/>
          <w:b/>
          <w:bCs/>
        </w:rPr>
        <w:t xml:space="preserve"> </w:t>
      </w:r>
      <w:r w:rsidR="00B85C77">
        <w:rPr>
          <w:rFonts w:ascii="Arial" w:eastAsiaTheme="minorEastAsia" w:hAnsi="Arial" w:cs="Arial"/>
          <w:b/>
          <w:bCs/>
        </w:rPr>
        <w:t>principaux</w:t>
      </w:r>
      <w:r w:rsidRPr="00790C4D">
        <w:rPr>
          <w:rFonts w:ascii="Arial" w:eastAsiaTheme="minorEastAsia" w:hAnsi="Arial" w:cs="Arial"/>
          <w:b/>
          <w:bCs/>
        </w:rPr>
        <w:t xml:space="preserve"> d’une trottinette</w:t>
      </w:r>
      <w:r w:rsidR="002869AD" w:rsidRPr="002869AD">
        <w:rPr>
          <w:rFonts w:ascii="Arial" w:eastAsiaTheme="minorEastAsia" w:hAnsi="Arial" w:cs="Arial"/>
          <w:b/>
          <w:bCs/>
          <w:vertAlign w:val="superscript"/>
        </w:rPr>
        <w:t>(1)</w:t>
      </w:r>
    </w:p>
    <w:p w:rsidR="00790C4D" w:rsidRDefault="00790C4D" w:rsidP="00790C4D">
      <w:pPr>
        <w:autoSpaceDE w:val="0"/>
        <w:autoSpaceDN w:val="0"/>
        <w:adjustRightInd w:val="0"/>
        <w:jc w:val="center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  <w:noProof/>
        </w:rPr>
        <w:drawing>
          <wp:inline distT="0" distB="0" distL="0" distR="0">
            <wp:extent cx="4309353" cy="2653491"/>
            <wp:effectExtent l="0" t="0" r="0" b="127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21919" cy="2661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B9E" w:rsidRDefault="00252B9E" w:rsidP="00790C4D">
      <w:pPr>
        <w:autoSpaceDE w:val="0"/>
        <w:autoSpaceDN w:val="0"/>
        <w:adjustRightInd w:val="0"/>
        <w:rPr>
          <w:rFonts w:ascii="Arial" w:eastAsiaTheme="minorEastAsia" w:hAnsi="Arial" w:cs="Arial"/>
        </w:rPr>
      </w:pPr>
    </w:p>
    <w:p w:rsidR="00790C4D" w:rsidRDefault="00790C4D" w:rsidP="00252B9E">
      <w:pPr>
        <w:autoSpaceDE w:val="0"/>
        <w:autoSpaceDN w:val="0"/>
        <w:adjustRightInd w:val="0"/>
        <w:jc w:val="center"/>
        <w:rPr>
          <w:rFonts w:ascii="Arial" w:eastAsiaTheme="minorEastAsia" w:hAnsi="Arial" w:cs="Arial"/>
          <w:b/>
          <w:bCs/>
        </w:rPr>
      </w:pPr>
      <w:r w:rsidRPr="00790C4D">
        <w:rPr>
          <w:rFonts w:ascii="Arial" w:eastAsiaTheme="minorEastAsia" w:hAnsi="Arial" w:cs="Arial"/>
          <w:b/>
          <w:bCs/>
        </w:rPr>
        <w:t>Annexe 2</w:t>
      </w:r>
      <w:r w:rsidR="00252B9E">
        <w:rPr>
          <w:rFonts w:ascii="Arial" w:eastAsiaTheme="minorEastAsia" w:hAnsi="Arial" w:cs="Arial"/>
          <w:b/>
          <w:bCs/>
        </w:rPr>
        <w:t xml:space="preserve"> – Trottinette </w:t>
      </w:r>
      <w:r w:rsidR="0050556E">
        <w:rPr>
          <w:rFonts w:ascii="Arial" w:eastAsiaTheme="minorEastAsia" w:hAnsi="Arial" w:cs="Arial"/>
          <w:b/>
          <w:bCs/>
        </w:rPr>
        <w:t>sous</w:t>
      </w:r>
      <w:r w:rsidR="00252B9E">
        <w:rPr>
          <w:rFonts w:ascii="Arial" w:eastAsiaTheme="minorEastAsia" w:hAnsi="Arial" w:cs="Arial"/>
          <w:b/>
          <w:bCs/>
        </w:rPr>
        <w:t xml:space="preserve"> forme dépliée</w:t>
      </w:r>
    </w:p>
    <w:p w:rsidR="00252B9E" w:rsidRPr="00252B9E" w:rsidRDefault="00252B9E" w:rsidP="00252B9E">
      <w:pPr>
        <w:autoSpaceDE w:val="0"/>
        <w:autoSpaceDN w:val="0"/>
        <w:adjustRightInd w:val="0"/>
        <w:jc w:val="center"/>
        <w:rPr>
          <w:rFonts w:ascii="Arial" w:eastAsiaTheme="minorEastAsia" w:hAnsi="Arial" w:cs="Arial"/>
          <w:b/>
          <w:bCs/>
        </w:rPr>
      </w:pPr>
    </w:p>
    <w:p w:rsidR="00790C4D" w:rsidRDefault="00790C4D" w:rsidP="00790C4D">
      <w:pPr>
        <w:autoSpaceDE w:val="0"/>
        <w:autoSpaceDN w:val="0"/>
        <w:adjustRightInd w:val="0"/>
        <w:jc w:val="center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  <w:noProof/>
        </w:rPr>
        <w:drawing>
          <wp:inline distT="0" distB="0" distL="0" distR="0">
            <wp:extent cx="5063613" cy="3123238"/>
            <wp:effectExtent l="0" t="0" r="3810" b="127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77181" cy="3131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B9E" w:rsidRDefault="00252B9E" w:rsidP="00252B9E">
      <w:pPr>
        <w:autoSpaceDE w:val="0"/>
        <w:autoSpaceDN w:val="0"/>
        <w:adjustRightInd w:val="0"/>
        <w:rPr>
          <w:rFonts w:ascii="Arial" w:eastAsiaTheme="minorEastAsia" w:hAnsi="Arial" w:cs="Arial"/>
          <w:b/>
          <w:bCs/>
        </w:rPr>
      </w:pPr>
    </w:p>
    <w:p w:rsidR="00790C4D" w:rsidRDefault="00790C4D" w:rsidP="00252B9E">
      <w:pPr>
        <w:autoSpaceDE w:val="0"/>
        <w:autoSpaceDN w:val="0"/>
        <w:adjustRightInd w:val="0"/>
        <w:jc w:val="center"/>
        <w:rPr>
          <w:rFonts w:ascii="Arial" w:eastAsiaTheme="minorEastAsia" w:hAnsi="Arial" w:cs="Arial"/>
          <w:b/>
          <w:bCs/>
        </w:rPr>
      </w:pPr>
      <w:r w:rsidRPr="00790C4D">
        <w:rPr>
          <w:rFonts w:ascii="Arial" w:eastAsiaTheme="minorEastAsia" w:hAnsi="Arial" w:cs="Arial"/>
          <w:b/>
          <w:bCs/>
        </w:rPr>
        <w:t>Annexe 3</w:t>
      </w:r>
      <w:r w:rsidR="00252B9E">
        <w:rPr>
          <w:rFonts w:ascii="Arial" w:eastAsiaTheme="minorEastAsia" w:hAnsi="Arial" w:cs="Arial"/>
          <w:b/>
          <w:bCs/>
        </w:rPr>
        <w:t xml:space="preserve"> – Trottinette </w:t>
      </w:r>
      <w:r w:rsidR="0050556E">
        <w:rPr>
          <w:rFonts w:ascii="Arial" w:eastAsiaTheme="minorEastAsia" w:hAnsi="Arial" w:cs="Arial"/>
          <w:b/>
          <w:bCs/>
        </w:rPr>
        <w:t xml:space="preserve">sous </w:t>
      </w:r>
      <w:r w:rsidR="00252B9E">
        <w:rPr>
          <w:rFonts w:ascii="Arial" w:eastAsiaTheme="minorEastAsia" w:hAnsi="Arial" w:cs="Arial"/>
          <w:b/>
          <w:bCs/>
        </w:rPr>
        <w:t>forme repliée</w:t>
      </w:r>
    </w:p>
    <w:p w:rsidR="00690EF4" w:rsidRPr="00252B9E" w:rsidRDefault="00690EF4" w:rsidP="00252B9E">
      <w:pPr>
        <w:autoSpaceDE w:val="0"/>
        <w:autoSpaceDN w:val="0"/>
        <w:adjustRightInd w:val="0"/>
        <w:jc w:val="center"/>
        <w:rPr>
          <w:rFonts w:ascii="Arial" w:eastAsiaTheme="minorEastAsia" w:hAnsi="Arial" w:cs="Arial"/>
          <w:b/>
          <w:bCs/>
        </w:rPr>
      </w:pPr>
    </w:p>
    <w:p w:rsidR="00790C4D" w:rsidRDefault="00790C4D" w:rsidP="00790C4D">
      <w:pPr>
        <w:autoSpaceDE w:val="0"/>
        <w:autoSpaceDN w:val="0"/>
        <w:adjustRightInd w:val="0"/>
        <w:jc w:val="center"/>
        <w:rPr>
          <w:rFonts w:ascii="Arial" w:eastAsiaTheme="minorEastAsia" w:hAnsi="Arial" w:cs="Arial"/>
        </w:rPr>
      </w:pPr>
      <w:r>
        <w:rPr>
          <w:rFonts w:ascii="Arial" w:eastAsiaTheme="minorEastAsia" w:hAnsi="Arial" w:cs="Arial"/>
          <w:noProof/>
        </w:rPr>
        <w:drawing>
          <wp:inline distT="0" distB="0" distL="0" distR="0">
            <wp:extent cx="3290783" cy="1634246"/>
            <wp:effectExtent l="0" t="0" r="0" b="444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19369" cy="1648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69AD" w:rsidRDefault="002869AD" w:rsidP="002869AD">
      <w:pPr>
        <w:autoSpaceDE w:val="0"/>
        <w:autoSpaceDN w:val="0"/>
        <w:adjustRightInd w:val="0"/>
        <w:rPr>
          <w:rFonts w:ascii="Arial" w:eastAsiaTheme="minorEastAsia" w:hAnsi="Arial" w:cs="Arial"/>
        </w:rPr>
      </w:pPr>
    </w:p>
    <w:p w:rsidR="002869AD" w:rsidRPr="00690EF4" w:rsidRDefault="002869AD" w:rsidP="00690EF4">
      <w:pPr>
        <w:autoSpaceDE w:val="0"/>
        <w:autoSpaceDN w:val="0"/>
        <w:adjustRightInd w:val="0"/>
        <w:rPr>
          <w:rFonts w:ascii="Arial" w:eastAsiaTheme="minorEastAsia" w:hAnsi="Arial" w:cs="Arial"/>
          <w:i/>
          <w:iCs/>
          <w:sz w:val="18"/>
          <w:szCs w:val="18"/>
        </w:rPr>
      </w:pPr>
      <w:r w:rsidRPr="002869AD">
        <w:rPr>
          <w:rFonts w:ascii="Arial" w:eastAsiaTheme="minorEastAsia" w:hAnsi="Arial" w:cs="Arial"/>
          <w:i/>
          <w:iCs/>
          <w:sz w:val="18"/>
          <w:szCs w:val="18"/>
        </w:rPr>
        <w:t xml:space="preserve">Source : (1) </w:t>
      </w:r>
      <w:hyperlink r:id="rId12" w:history="1">
        <w:r w:rsidRPr="002869AD">
          <w:rPr>
            <w:rStyle w:val="Lienhypertexte"/>
            <w:rFonts w:ascii="Arial" w:eastAsiaTheme="minorEastAsia" w:hAnsi="Arial" w:cs="Arial"/>
            <w:i/>
            <w:iCs/>
            <w:sz w:val="18"/>
            <w:szCs w:val="18"/>
          </w:rPr>
          <w:t>https://pasteur-wimereux.etab.ac-lille.fr/files/2020/05/Eléments-de-la-trottinette-correction.pdf</w:t>
        </w:r>
      </w:hyperlink>
    </w:p>
    <w:sectPr w:rsidR="002869AD" w:rsidRPr="00690EF4" w:rsidSect="002869AD">
      <w:footerReference w:type="default" r:id="rId13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6C421F" w:rsidRDefault="006C421F">
      <w:r>
        <w:separator/>
      </w:r>
    </w:p>
  </w:endnote>
  <w:endnote w:type="continuationSeparator" w:id="0">
    <w:p w:rsidR="006C421F" w:rsidRDefault="006C42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Symbol">
    <w:altName w:val="Arial Unicode MS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6C421F" w:rsidRDefault="006C421F">
      <w:r>
        <w:separator/>
      </w:r>
    </w:p>
  </w:footnote>
  <w:footnote w:type="continuationSeparator" w:id="0">
    <w:p w:rsidR="006C421F" w:rsidRDefault="006C421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082C2D"/>
    <w:multiLevelType w:val="hybridMultilevel"/>
    <w:tmpl w:val="B59E06B6"/>
    <w:lvl w:ilvl="0" w:tplc="166A393A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0DE00D5A"/>
    <w:multiLevelType w:val="hybridMultilevel"/>
    <w:tmpl w:val="E7B831A6"/>
    <w:lvl w:ilvl="0" w:tplc="42AAD076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A20212"/>
    <w:multiLevelType w:val="hybridMultilevel"/>
    <w:tmpl w:val="E9CCCF2A"/>
    <w:lvl w:ilvl="0" w:tplc="CF1A903C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3E31B9"/>
    <w:multiLevelType w:val="hybridMultilevel"/>
    <w:tmpl w:val="AB068986"/>
    <w:lvl w:ilvl="0" w:tplc="A694221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E497D10"/>
    <w:multiLevelType w:val="hybridMultilevel"/>
    <w:tmpl w:val="A68848F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2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30280C"/>
    <w:multiLevelType w:val="hybridMultilevel"/>
    <w:tmpl w:val="19A8ACEE"/>
    <w:lvl w:ilvl="0" w:tplc="DBCCBB1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5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20E7791"/>
    <w:multiLevelType w:val="hybridMultilevel"/>
    <w:tmpl w:val="B060EBAE"/>
    <w:lvl w:ilvl="0" w:tplc="AB88EAF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37376646"/>
    <w:multiLevelType w:val="hybridMultilevel"/>
    <w:tmpl w:val="88FA881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9D79B9"/>
    <w:multiLevelType w:val="hybridMultilevel"/>
    <w:tmpl w:val="1A126ADE"/>
    <w:lvl w:ilvl="0" w:tplc="3A2E6D26">
      <w:start w:val="1"/>
      <w:numFmt w:val="decimal"/>
      <w:lvlText w:val="%1)"/>
      <w:lvlJc w:val="left"/>
      <w:pPr>
        <w:ind w:left="720" w:hanging="360"/>
      </w:pPr>
      <w:rPr>
        <w:rFonts w:asciiTheme="minorBidi" w:eastAsia="Times New Roman" w:hAnsiTheme="minorBidi" w:cs="Times New Roman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FD4D7E"/>
    <w:multiLevelType w:val="hybridMultilevel"/>
    <w:tmpl w:val="B95C8EFA"/>
    <w:lvl w:ilvl="0" w:tplc="2868836E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DCF7617"/>
    <w:multiLevelType w:val="hybridMultilevel"/>
    <w:tmpl w:val="2E503CE0"/>
    <w:lvl w:ilvl="0" w:tplc="D1543E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27D08AD"/>
    <w:multiLevelType w:val="hybridMultilevel"/>
    <w:tmpl w:val="FE94FF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6E20BE8"/>
    <w:multiLevelType w:val="hybridMultilevel"/>
    <w:tmpl w:val="EDEE4F2A"/>
    <w:lvl w:ilvl="0" w:tplc="C6C88EE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AA4347B"/>
    <w:multiLevelType w:val="hybridMultilevel"/>
    <w:tmpl w:val="E33E855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0C84C76"/>
    <w:multiLevelType w:val="hybridMultilevel"/>
    <w:tmpl w:val="E228B82C"/>
    <w:lvl w:ilvl="0" w:tplc="3A6A7250">
      <w:start w:val="1"/>
      <w:numFmt w:val="decimal"/>
      <w:lvlText w:val="(%1)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1E21AE5"/>
    <w:multiLevelType w:val="hybridMultilevel"/>
    <w:tmpl w:val="4C50F5F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0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DF4F6F"/>
    <w:multiLevelType w:val="hybridMultilevel"/>
    <w:tmpl w:val="4816CC58"/>
    <w:lvl w:ilvl="0" w:tplc="7100893C">
      <w:start w:val="4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E101DF3"/>
    <w:multiLevelType w:val="hybridMultilevel"/>
    <w:tmpl w:val="BFC8F210"/>
    <w:lvl w:ilvl="0" w:tplc="032AB608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7F00908"/>
    <w:multiLevelType w:val="hybridMultilevel"/>
    <w:tmpl w:val="780870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8116C24"/>
    <w:multiLevelType w:val="hybridMultilevel"/>
    <w:tmpl w:val="A0A68EEC"/>
    <w:lvl w:ilvl="0" w:tplc="7D84B39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CB91763"/>
    <w:multiLevelType w:val="hybridMultilevel"/>
    <w:tmpl w:val="DA884CD8"/>
    <w:lvl w:ilvl="0" w:tplc="5FD60A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11"/>
  </w:num>
  <w:num w:numId="3">
    <w:abstractNumId w:val="15"/>
  </w:num>
  <w:num w:numId="4">
    <w:abstractNumId w:val="12"/>
  </w:num>
  <w:num w:numId="5">
    <w:abstractNumId w:val="30"/>
  </w:num>
  <w:num w:numId="6">
    <w:abstractNumId w:val="31"/>
  </w:num>
  <w:num w:numId="7">
    <w:abstractNumId w:val="32"/>
  </w:num>
  <w:num w:numId="8">
    <w:abstractNumId w:val="0"/>
  </w:num>
  <w:num w:numId="9">
    <w:abstractNumId w:val="14"/>
  </w:num>
  <w:num w:numId="10">
    <w:abstractNumId w:val="39"/>
  </w:num>
  <w:num w:numId="11">
    <w:abstractNumId w:val="9"/>
  </w:num>
  <w:num w:numId="12">
    <w:abstractNumId w:val="17"/>
  </w:num>
  <w:num w:numId="13">
    <w:abstractNumId w:val="5"/>
  </w:num>
  <w:num w:numId="14">
    <w:abstractNumId w:val="6"/>
  </w:num>
  <w:num w:numId="15">
    <w:abstractNumId w:val="28"/>
  </w:num>
  <w:num w:numId="16">
    <w:abstractNumId w:val="7"/>
  </w:num>
  <w:num w:numId="17">
    <w:abstractNumId w:val="24"/>
  </w:num>
  <w:num w:numId="18">
    <w:abstractNumId w:val="35"/>
  </w:num>
  <w:num w:numId="19">
    <w:abstractNumId w:val="2"/>
  </w:num>
  <w:num w:numId="20">
    <w:abstractNumId w:val="33"/>
  </w:num>
  <w:num w:numId="21">
    <w:abstractNumId w:val="25"/>
  </w:num>
  <w:num w:numId="22">
    <w:abstractNumId w:val="23"/>
  </w:num>
  <w:num w:numId="23">
    <w:abstractNumId w:val="16"/>
  </w:num>
  <w:num w:numId="24">
    <w:abstractNumId w:val="13"/>
  </w:num>
  <w:num w:numId="25">
    <w:abstractNumId w:val="4"/>
  </w:num>
  <w:num w:numId="26">
    <w:abstractNumId w:val="34"/>
  </w:num>
  <w:num w:numId="27">
    <w:abstractNumId w:val="20"/>
  </w:num>
  <w:num w:numId="28">
    <w:abstractNumId w:val="1"/>
  </w:num>
  <w:num w:numId="29">
    <w:abstractNumId w:val="8"/>
  </w:num>
  <w:num w:numId="30">
    <w:abstractNumId w:val="36"/>
  </w:num>
  <w:num w:numId="31">
    <w:abstractNumId w:val="22"/>
  </w:num>
  <w:num w:numId="32">
    <w:abstractNumId w:val="37"/>
  </w:num>
  <w:num w:numId="33">
    <w:abstractNumId w:val="26"/>
  </w:num>
  <w:num w:numId="34">
    <w:abstractNumId w:val="27"/>
  </w:num>
  <w:num w:numId="35">
    <w:abstractNumId w:val="10"/>
  </w:num>
  <w:num w:numId="36">
    <w:abstractNumId w:val="21"/>
  </w:num>
  <w:num w:numId="37">
    <w:abstractNumId w:val="18"/>
  </w:num>
  <w:num w:numId="38">
    <w:abstractNumId w:val="19"/>
  </w:num>
  <w:num w:numId="39">
    <w:abstractNumId w:val="38"/>
  </w:num>
  <w:num w:numId="4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1"/>
  <w:embedSystemFonts/>
  <w:attachedTemplate r:id="rId1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6A3C"/>
    <w:rsid w:val="000006EF"/>
    <w:rsid w:val="00000C96"/>
    <w:rsid w:val="00002051"/>
    <w:rsid w:val="000025A0"/>
    <w:rsid w:val="00002D76"/>
    <w:rsid w:val="00002E10"/>
    <w:rsid w:val="00003497"/>
    <w:rsid w:val="00004E74"/>
    <w:rsid w:val="00005978"/>
    <w:rsid w:val="00007DD3"/>
    <w:rsid w:val="000109E7"/>
    <w:rsid w:val="0001275D"/>
    <w:rsid w:val="000129F3"/>
    <w:rsid w:val="00013AD3"/>
    <w:rsid w:val="00014256"/>
    <w:rsid w:val="00014585"/>
    <w:rsid w:val="00014B35"/>
    <w:rsid w:val="00014D82"/>
    <w:rsid w:val="00015388"/>
    <w:rsid w:val="00015559"/>
    <w:rsid w:val="00015CF8"/>
    <w:rsid w:val="00015F7D"/>
    <w:rsid w:val="00016147"/>
    <w:rsid w:val="00017088"/>
    <w:rsid w:val="000170C7"/>
    <w:rsid w:val="00017676"/>
    <w:rsid w:val="00017EA4"/>
    <w:rsid w:val="00020B12"/>
    <w:rsid w:val="00020C25"/>
    <w:rsid w:val="00021672"/>
    <w:rsid w:val="00021679"/>
    <w:rsid w:val="00021BD7"/>
    <w:rsid w:val="00021E34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293"/>
    <w:rsid w:val="00027565"/>
    <w:rsid w:val="00030A11"/>
    <w:rsid w:val="00030A3A"/>
    <w:rsid w:val="00030C75"/>
    <w:rsid w:val="000311D9"/>
    <w:rsid w:val="000314EB"/>
    <w:rsid w:val="00032B4B"/>
    <w:rsid w:val="000334CA"/>
    <w:rsid w:val="00033EC1"/>
    <w:rsid w:val="00035343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32FC"/>
    <w:rsid w:val="0004361B"/>
    <w:rsid w:val="00043D08"/>
    <w:rsid w:val="00043FC0"/>
    <w:rsid w:val="00044367"/>
    <w:rsid w:val="00044A6A"/>
    <w:rsid w:val="00044B6C"/>
    <w:rsid w:val="00044DC0"/>
    <w:rsid w:val="00045024"/>
    <w:rsid w:val="00045144"/>
    <w:rsid w:val="00047636"/>
    <w:rsid w:val="000479B9"/>
    <w:rsid w:val="00047EB7"/>
    <w:rsid w:val="00050A8A"/>
    <w:rsid w:val="0005175C"/>
    <w:rsid w:val="00051A83"/>
    <w:rsid w:val="00051FD4"/>
    <w:rsid w:val="0005237A"/>
    <w:rsid w:val="00052462"/>
    <w:rsid w:val="00052588"/>
    <w:rsid w:val="0005262B"/>
    <w:rsid w:val="00052867"/>
    <w:rsid w:val="00053606"/>
    <w:rsid w:val="00054152"/>
    <w:rsid w:val="000546DE"/>
    <w:rsid w:val="00054E91"/>
    <w:rsid w:val="00060A5E"/>
    <w:rsid w:val="00060D47"/>
    <w:rsid w:val="00061B7F"/>
    <w:rsid w:val="000641BB"/>
    <w:rsid w:val="0006512B"/>
    <w:rsid w:val="000652CE"/>
    <w:rsid w:val="00070375"/>
    <w:rsid w:val="00070A40"/>
    <w:rsid w:val="0007121E"/>
    <w:rsid w:val="00071521"/>
    <w:rsid w:val="00071939"/>
    <w:rsid w:val="00073343"/>
    <w:rsid w:val="00074348"/>
    <w:rsid w:val="00074364"/>
    <w:rsid w:val="000749E1"/>
    <w:rsid w:val="00074BB7"/>
    <w:rsid w:val="00075100"/>
    <w:rsid w:val="000755AE"/>
    <w:rsid w:val="00075645"/>
    <w:rsid w:val="0007629C"/>
    <w:rsid w:val="0007679A"/>
    <w:rsid w:val="00077974"/>
    <w:rsid w:val="000817C8"/>
    <w:rsid w:val="000819C0"/>
    <w:rsid w:val="000819E1"/>
    <w:rsid w:val="00081F73"/>
    <w:rsid w:val="000821C2"/>
    <w:rsid w:val="00082324"/>
    <w:rsid w:val="00083AEC"/>
    <w:rsid w:val="00084579"/>
    <w:rsid w:val="0008457C"/>
    <w:rsid w:val="0008460D"/>
    <w:rsid w:val="0008499E"/>
    <w:rsid w:val="00084CA2"/>
    <w:rsid w:val="00084CFE"/>
    <w:rsid w:val="00085234"/>
    <w:rsid w:val="00085998"/>
    <w:rsid w:val="0009009D"/>
    <w:rsid w:val="00091FF8"/>
    <w:rsid w:val="000922A7"/>
    <w:rsid w:val="000927E0"/>
    <w:rsid w:val="00093087"/>
    <w:rsid w:val="000932E7"/>
    <w:rsid w:val="00093A28"/>
    <w:rsid w:val="000948BB"/>
    <w:rsid w:val="0009490B"/>
    <w:rsid w:val="0009614E"/>
    <w:rsid w:val="000A2C6A"/>
    <w:rsid w:val="000A311D"/>
    <w:rsid w:val="000A3CE5"/>
    <w:rsid w:val="000A5860"/>
    <w:rsid w:val="000A58F6"/>
    <w:rsid w:val="000A5A81"/>
    <w:rsid w:val="000A6ADF"/>
    <w:rsid w:val="000B0AC5"/>
    <w:rsid w:val="000B135A"/>
    <w:rsid w:val="000B1CCC"/>
    <w:rsid w:val="000B2B19"/>
    <w:rsid w:val="000B319D"/>
    <w:rsid w:val="000B3C36"/>
    <w:rsid w:val="000B4FAD"/>
    <w:rsid w:val="000B5BA0"/>
    <w:rsid w:val="000B5FFC"/>
    <w:rsid w:val="000B6593"/>
    <w:rsid w:val="000B7F26"/>
    <w:rsid w:val="000C00EB"/>
    <w:rsid w:val="000C1795"/>
    <w:rsid w:val="000C25C4"/>
    <w:rsid w:val="000C5632"/>
    <w:rsid w:val="000C70AD"/>
    <w:rsid w:val="000C7665"/>
    <w:rsid w:val="000C7B43"/>
    <w:rsid w:val="000D07D9"/>
    <w:rsid w:val="000D13AC"/>
    <w:rsid w:val="000D2DBD"/>
    <w:rsid w:val="000D370B"/>
    <w:rsid w:val="000D3977"/>
    <w:rsid w:val="000D39FA"/>
    <w:rsid w:val="000D49FF"/>
    <w:rsid w:val="000D6958"/>
    <w:rsid w:val="000D6BD4"/>
    <w:rsid w:val="000D6DB8"/>
    <w:rsid w:val="000D73E1"/>
    <w:rsid w:val="000D779B"/>
    <w:rsid w:val="000D7EAE"/>
    <w:rsid w:val="000E00D9"/>
    <w:rsid w:val="000E06F2"/>
    <w:rsid w:val="000E1EA9"/>
    <w:rsid w:val="000E2278"/>
    <w:rsid w:val="000E281A"/>
    <w:rsid w:val="000E3B01"/>
    <w:rsid w:val="000E498B"/>
    <w:rsid w:val="000E4A74"/>
    <w:rsid w:val="000E4E03"/>
    <w:rsid w:val="000E4E0E"/>
    <w:rsid w:val="000E576F"/>
    <w:rsid w:val="000E7903"/>
    <w:rsid w:val="000F0960"/>
    <w:rsid w:val="000F243C"/>
    <w:rsid w:val="000F248F"/>
    <w:rsid w:val="000F2839"/>
    <w:rsid w:val="000F2CD5"/>
    <w:rsid w:val="000F3F81"/>
    <w:rsid w:val="000F4488"/>
    <w:rsid w:val="000F4B3F"/>
    <w:rsid w:val="000F5E50"/>
    <w:rsid w:val="000F5FC4"/>
    <w:rsid w:val="000F6781"/>
    <w:rsid w:val="000F7421"/>
    <w:rsid w:val="001005CE"/>
    <w:rsid w:val="001006C8"/>
    <w:rsid w:val="0010102F"/>
    <w:rsid w:val="001019C1"/>
    <w:rsid w:val="0010233D"/>
    <w:rsid w:val="001023BB"/>
    <w:rsid w:val="001029F5"/>
    <w:rsid w:val="00102A8F"/>
    <w:rsid w:val="00102B37"/>
    <w:rsid w:val="00102FB2"/>
    <w:rsid w:val="0010419F"/>
    <w:rsid w:val="00104BCB"/>
    <w:rsid w:val="00104F98"/>
    <w:rsid w:val="00105529"/>
    <w:rsid w:val="00105862"/>
    <w:rsid w:val="00106757"/>
    <w:rsid w:val="00106762"/>
    <w:rsid w:val="00107F5E"/>
    <w:rsid w:val="00110621"/>
    <w:rsid w:val="00110CA6"/>
    <w:rsid w:val="00110F47"/>
    <w:rsid w:val="00111030"/>
    <w:rsid w:val="00111051"/>
    <w:rsid w:val="001114FE"/>
    <w:rsid w:val="0011203E"/>
    <w:rsid w:val="00112B31"/>
    <w:rsid w:val="001131D6"/>
    <w:rsid w:val="00113A9B"/>
    <w:rsid w:val="0011406F"/>
    <w:rsid w:val="00114402"/>
    <w:rsid w:val="00114C23"/>
    <w:rsid w:val="00115415"/>
    <w:rsid w:val="00115C40"/>
    <w:rsid w:val="00116373"/>
    <w:rsid w:val="001168B7"/>
    <w:rsid w:val="00116C83"/>
    <w:rsid w:val="00117DF6"/>
    <w:rsid w:val="00120281"/>
    <w:rsid w:val="0012043F"/>
    <w:rsid w:val="001208B5"/>
    <w:rsid w:val="00120950"/>
    <w:rsid w:val="0012127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D29"/>
    <w:rsid w:val="0012737F"/>
    <w:rsid w:val="00130DC9"/>
    <w:rsid w:val="00130EDA"/>
    <w:rsid w:val="00131B4B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AA1"/>
    <w:rsid w:val="00137D40"/>
    <w:rsid w:val="00137DC7"/>
    <w:rsid w:val="0014096F"/>
    <w:rsid w:val="00141B78"/>
    <w:rsid w:val="0014278A"/>
    <w:rsid w:val="00142959"/>
    <w:rsid w:val="00143109"/>
    <w:rsid w:val="0014330D"/>
    <w:rsid w:val="00143AF8"/>
    <w:rsid w:val="00144323"/>
    <w:rsid w:val="001449CB"/>
    <w:rsid w:val="00144C2F"/>
    <w:rsid w:val="00144D83"/>
    <w:rsid w:val="00144DB3"/>
    <w:rsid w:val="0014501E"/>
    <w:rsid w:val="0014535E"/>
    <w:rsid w:val="001454A7"/>
    <w:rsid w:val="00145B45"/>
    <w:rsid w:val="00146497"/>
    <w:rsid w:val="00146B18"/>
    <w:rsid w:val="00146D5F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5776"/>
    <w:rsid w:val="00155BDF"/>
    <w:rsid w:val="001564A6"/>
    <w:rsid w:val="0015670F"/>
    <w:rsid w:val="0015698A"/>
    <w:rsid w:val="00157062"/>
    <w:rsid w:val="00157267"/>
    <w:rsid w:val="00157420"/>
    <w:rsid w:val="00160105"/>
    <w:rsid w:val="0016035B"/>
    <w:rsid w:val="00162237"/>
    <w:rsid w:val="001622C9"/>
    <w:rsid w:val="00162970"/>
    <w:rsid w:val="0016315F"/>
    <w:rsid w:val="00163C77"/>
    <w:rsid w:val="00163F06"/>
    <w:rsid w:val="001641B4"/>
    <w:rsid w:val="00164272"/>
    <w:rsid w:val="00167014"/>
    <w:rsid w:val="00167312"/>
    <w:rsid w:val="00167D03"/>
    <w:rsid w:val="0017102D"/>
    <w:rsid w:val="0017212A"/>
    <w:rsid w:val="0017277E"/>
    <w:rsid w:val="00172D9C"/>
    <w:rsid w:val="00172F39"/>
    <w:rsid w:val="001733AF"/>
    <w:rsid w:val="00173B91"/>
    <w:rsid w:val="00174F85"/>
    <w:rsid w:val="00175945"/>
    <w:rsid w:val="00176E76"/>
    <w:rsid w:val="001773EC"/>
    <w:rsid w:val="001779F4"/>
    <w:rsid w:val="00177B20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732"/>
    <w:rsid w:val="00182826"/>
    <w:rsid w:val="00182DA9"/>
    <w:rsid w:val="0018383B"/>
    <w:rsid w:val="00184DEF"/>
    <w:rsid w:val="00190150"/>
    <w:rsid w:val="0019039B"/>
    <w:rsid w:val="00190841"/>
    <w:rsid w:val="00190F11"/>
    <w:rsid w:val="0019178F"/>
    <w:rsid w:val="00191F33"/>
    <w:rsid w:val="00192D90"/>
    <w:rsid w:val="00193EA3"/>
    <w:rsid w:val="00194661"/>
    <w:rsid w:val="001948C4"/>
    <w:rsid w:val="00194FBB"/>
    <w:rsid w:val="00197E32"/>
    <w:rsid w:val="001A01EF"/>
    <w:rsid w:val="001A0785"/>
    <w:rsid w:val="001A11C7"/>
    <w:rsid w:val="001A14D0"/>
    <w:rsid w:val="001A2C8C"/>
    <w:rsid w:val="001A3359"/>
    <w:rsid w:val="001A47B2"/>
    <w:rsid w:val="001A5709"/>
    <w:rsid w:val="001A66A1"/>
    <w:rsid w:val="001A73A2"/>
    <w:rsid w:val="001A74A1"/>
    <w:rsid w:val="001B0CF7"/>
    <w:rsid w:val="001B1B43"/>
    <w:rsid w:val="001B1D5D"/>
    <w:rsid w:val="001B1EBA"/>
    <w:rsid w:val="001B2B6C"/>
    <w:rsid w:val="001B3351"/>
    <w:rsid w:val="001B39E8"/>
    <w:rsid w:val="001B3F89"/>
    <w:rsid w:val="001B3F8E"/>
    <w:rsid w:val="001B452A"/>
    <w:rsid w:val="001B6489"/>
    <w:rsid w:val="001B68D9"/>
    <w:rsid w:val="001B70CC"/>
    <w:rsid w:val="001B7F76"/>
    <w:rsid w:val="001C05D1"/>
    <w:rsid w:val="001C0CE5"/>
    <w:rsid w:val="001C1377"/>
    <w:rsid w:val="001C2CF9"/>
    <w:rsid w:val="001C3333"/>
    <w:rsid w:val="001C42EF"/>
    <w:rsid w:val="001C5526"/>
    <w:rsid w:val="001C5CAB"/>
    <w:rsid w:val="001C5D93"/>
    <w:rsid w:val="001C6689"/>
    <w:rsid w:val="001C6694"/>
    <w:rsid w:val="001C7540"/>
    <w:rsid w:val="001D064B"/>
    <w:rsid w:val="001D0F5E"/>
    <w:rsid w:val="001D1AAA"/>
    <w:rsid w:val="001D1B99"/>
    <w:rsid w:val="001D1DC2"/>
    <w:rsid w:val="001D23BD"/>
    <w:rsid w:val="001D2CE2"/>
    <w:rsid w:val="001D346B"/>
    <w:rsid w:val="001D409C"/>
    <w:rsid w:val="001D4E28"/>
    <w:rsid w:val="001D4FC4"/>
    <w:rsid w:val="001D5F41"/>
    <w:rsid w:val="001D6C08"/>
    <w:rsid w:val="001D7E11"/>
    <w:rsid w:val="001E0775"/>
    <w:rsid w:val="001E0B49"/>
    <w:rsid w:val="001E0C9D"/>
    <w:rsid w:val="001E1213"/>
    <w:rsid w:val="001E12F7"/>
    <w:rsid w:val="001E1CB8"/>
    <w:rsid w:val="001E235C"/>
    <w:rsid w:val="001E235F"/>
    <w:rsid w:val="001E240C"/>
    <w:rsid w:val="001E27B5"/>
    <w:rsid w:val="001E2F5E"/>
    <w:rsid w:val="001E30F3"/>
    <w:rsid w:val="001E36E9"/>
    <w:rsid w:val="001E3E50"/>
    <w:rsid w:val="001E41DC"/>
    <w:rsid w:val="001E4570"/>
    <w:rsid w:val="001E4655"/>
    <w:rsid w:val="001E4AE4"/>
    <w:rsid w:val="001E4B87"/>
    <w:rsid w:val="001E55B9"/>
    <w:rsid w:val="001E5C48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4412"/>
    <w:rsid w:val="001F4462"/>
    <w:rsid w:val="001F4D69"/>
    <w:rsid w:val="001F521A"/>
    <w:rsid w:val="001F5B5B"/>
    <w:rsid w:val="001F6872"/>
    <w:rsid w:val="001F714B"/>
    <w:rsid w:val="002001BE"/>
    <w:rsid w:val="00200280"/>
    <w:rsid w:val="00200298"/>
    <w:rsid w:val="00200CD8"/>
    <w:rsid w:val="00200E01"/>
    <w:rsid w:val="00200E29"/>
    <w:rsid w:val="00201DE5"/>
    <w:rsid w:val="0020225B"/>
    <w:rsid w:val="00203595"/>
    <w:rsid w:val="00203ED8"/>
    <w:rsid w:val="0020464A"/>
    <w:rsid w:val="0020749B"/>
    <w:rsid w:val="002075DE"/>
    <w:rsid w:val="002104B0"/>
    <w:rsid w:val="00211426"/>
    <w:rsid w:val="0021199B"/>
    <w:rsid w:val="00211B87"/>
    <w:rsid w:val="0021271B"/>
    <w:rsid w:val="002129F2"/>
    <w:rsid w:val="00212E56"/>
    <w:rsid w:val="002141A8"/>
    <w:rsid w:val="00214463"/>
    <w:rsid w:val="00214553"/>
    <w:rsid w:val="00214DC7"/>
    <w:rsid w:val="00214E50"/>
    <w:rsid w:val="002166D0"/>
    <w:rsid w:val="002175F9"/>
    <w:rsid w:val="00217C8A"/>
    <w:rsid w:val="00220C79"/>
    <w:rsid w:val="0022160D"/>
    <w:rsid w:val="00221FBC"/>
    <w:rsid w:val="00222162"/>
    <w:rsid w:val="00222871"/>
    <w:rsid w:val="002233B3"/>
    <w:rsid w:val="002248A6"/>
    <w:rsid w:val="00225ABD"/>
    <w:rsid w:val="002260F6"/>
    <w:rsid w:val="002263D7"/>
    <w:rsid w:val="0022660A"/>
    <w:rsid w:val="00230694"/>
    <w:rsid w:val="002307FB"/>
    <w:rsid w:val="00230A99"/>
    <w:rsid w:val="00231BDB"/>
    <w:rsid w:val="00231CE1"/>
    <w:rsid w:val="00232004"/>
    <w:rsid w:val="002324ED"/>
    <w:rsid w:val="00232802"/>
    <w:rsid w:val="00232977"/>
    <w:rsid w:val="00233042"/>
    <w:rsid w:val="00233FE1"/>
    <w:rsid w:val="00234207"/>
    <w:rsid w:val="002344CB"/>
    <w:rsid w:val="00234D5A"/>
    <w:rsid w:val="002353A4"/>
    <w:rsid w:val="002355BE"/>
    <w:rsid w:val="002363BA"/>
    <w:rsid w:val="0023671D"/>
    <w:rsid w:val="00240252"/>
    <w:rsid w:val="002403E7"/>
    <w:rsid w:val="00240933"/>
    <w:rsid w:val="002410A9"/>
    <w:rsid w:val="002413AD"/>
    <w:rsid w:val="00242D2B"/>
    <w:rsid w:val="00243238"/>
    <w:rsid w:val="00243B76"/>
    <w:rsid w:val="0024408E"/>
    <w:rsid w:val="00244DEE"/>
    <w:rsid w:val="00245D93"/>
    <w:rsid w:val="002462A0"/>
    <w:rsid w:val="00246731"/>
    <w:rsid w:val="00247E06"/>
    <w:rsid w:val="002502AB"/>
    <w:rsid w:val="00252109"/>
    <w:rsid w:val="00252B9E"/>
    <w:rsid w:val="0025369D"/>
    <w:rsid w:val="00253F6E"/>
    <w:rsid w:val="002540C9"/>
    <w:rsid w:val="00254E5A"/>
    <w:rsid w:val="00256EB8"/>
    <w:rsid w:val="00257129"/>
    <w:rsid w:val="0025734B"/>
    <w:rsid w:val="00257DEB"/>
    <w:rsid w:val="00257FE9"/>
    <w:rsid w:val="00260AC2"/>
    <w:rsid w:val="00261D34"/>
    <w:rsid w:val="002623F1"/>
    <w:rsid w:val="00262D17"/>
    <w:rsid w:val="00263270"/>
    <w:rsid w:val="0026339A"/>
    <w:rsid w:val="002638B6"/>
    <w:rsid w:val="00263D72"/>
    <w:rsid w:val="002651CB"/>
    <w:rsid w:val="00265DE5"/>
    <w:rsid w:val="002662EE"/>
    <w:rsid w:val="00266463"/>
    <w:rsid w:val="00266B3F"/>
    <w:rsid w:val="00267488"/>
    <w:rsid w:val="00267987"/>
    <w:rsid w:val="0027283F"/>
    <w:rsid w:val="002732C5"/>
    <w:rsid w:val="00273C77"/>
    <w:rsid w:val="002747C3"/>
    <w:rsid w:val="002754BB"/>
    <w:rsid w:val="0027638B"/>
    <w:rsid w:val="0027663F"/>
    <w:rsid w:val="00276A85"/>
    <w:rsid w:val="002776C1"/>
    <w:rsid w:val="00277C63"/>
    <w:rsid w:val="00280627"/>
    <w:rsid w:val="0028077E"/>
    <w:rsid w:val="00282098"/>
    <w:rsid w:val="0028293D"/>
    <w:rsid w:val="00283AB6"/>
    <w:rsid w:val="00284495"/>
    <w:rsid w:val="0028462A"/>
    <w:rsid w:val="00284B74"/>
    <w:rsid w:val="00284F02"/>
    <w:rsid w:val="002856E5"/>
    <w:rsid w:val="002869AD"/>
    <w:rsid w:val="00286A4A"/>
    <w:rsid w:val="00286B52"/>
    <w:rsid w:val="00287904"/>
    <w:rsid w:val="00287944"/>
    <w:rsid w:val="0029146E"/>
    <w:rsid w:val="00292B6C"/>
    <w:rsid w:val="00293683"/>
    <w:rsid w:val="002936BE"/>
    <w:rsid w:val="00295CAF"/>
    <w:rsid w:val="0029619F"/>
    <w:rsid w:val="002962E4"/>
    <w:rsid w:val="00297F55"/>
    <w:rsid w:val="002A0BFF"/>
    <w:rsid w:val="002A134E"/>
    <w:rsid w:val="002A1413"/>
    <w:rsid w:val="002A209E"/>
    <w:rsid w:val="002A26BE"/>
    <w:rsid w:val="002A33FD"/>
    <w:rsid w:val="002A4415"/>
    <w:rsid w:val="002A51B1"/>
    <w:rsid w:val="002A58C4"/>
    <w:rsid w:val="002A5B55"/>
    <w:rsid w:val="002A63E1"/>
    <w:rsid w:val="002B0027"/>
    <w:rsid w:val="002B10E7"/>
    <w:rsid w:val="002B1C17"/>
    <w:rsid w:val="002B2810"/>
    <w:rsid w:val="002B464E"/>
    <w:rsid w:val="002B4858"/>
    <w:rsid w:val="002B6EFE"/>
    <w:rsid w:val="002B785D"/>
    <w:rsid w:val="002B7ABD"/>
    <w:rsid w:val="002B7B51"/>
    <w:rsid w:val="002C091E"/>
    <w:rsid w:val="002C1B47"/>
    <w:rsid w:val="002C1F82"/>
    <w:rsid w:val="002C2054"/>
    <w:rsid w:val="002C2176"/>
    <w:rsid w:val="002C29C5"/>
    <w:rsid w:val="002C3631"/>
    <w:rsid w:val="002C3672"/>
    <w:rsid w:val="002C36BE"/>
    <w:rsid w:val="002C392C"/>
    <w:rsid w:val="002C5703"/>
    <w:rsid w:val="002C570E"/>
    <w:rsid w:val="002D024E"/>
    <w:rsid w:val="002D283B"/>
    <w:rsid w:val="002D2FB7"/>
    <w:rsid w:val="002D35F0"/>
    <w:rsid w:val="002D40A9"/>
    <w:rsid w:val="002D45A3"/>
    <w:rsid w:val="002D4AE0"/>
    <w:rsid w:val="002D5C43"/>
    <w:rsid w:val="002D5CEA"/>
    <w:rsid w:val="002D5FC5"/>
    <w:rsid w:val="002D64BD"/>
    <w:rsid w:val="002D69AF"/>
    <w:rsid w:val="002E1B29"/>
    <w:rsid w:val="002E2CC2"/>
    <w:rsid w:val="002E375D"/>
    <w:rsid w:val="002E42C9"/>
    <w:rsid w:val="002E453E"/>
    <w:rsid w:val="002E4E19"/>
    <w:rsid w:val="002E536D"/>
    <w:rsid w:val="002E555C"/>
    <w:rsid w:val="002E559B"/>
    <w:rsid w:val="002E5F40"/>
    <w:rsid w:val="002E62A7"/>
    <w:rsid w:val="002E63CE"/>
    <w:rsid w:val="002E6A78"/>
    <w:rsid w:val="002E6D59"/>
    <w:rsid w:val="002E75A6"/>
    <w:rsid w:val="002F0058"/>
    <w:rsid w:val="002F06A3"/>
    <w:rsid w:val="002F0984"/>
    <w:rsid w:val="002F12FC"/>
    <w:rsid w:val="002F1937"/>
    <w:rsid w:val="002F1B64"/>
    <w:rsid w:val="002F29C0"/>
    <w:rsid w:val="002F36E1"/>
    <w:rsid w:val="002F3D56"/>
    <w:rsid w:val="002F3D74"/>
    <w:rsid w:val="002F405A"/>
    <w:rsid w:val="002F4D94"/>
    <w:rsid w:val="002F58F1"/>
    <w:rsid w:val="002F5A87"/>
    <w:rsid w:val="002F62DB"/>
    <w:rsid w:val="002F71F0"/>
    <w:rsid w:val="002F7AFF"/>
    <w:rsid w:val="00300C6A"/>
    <w:rsid w:val="00302D89"/>
    <w:rsid w:val="00303810"/>
    <w:rsid w:val="003040D6"/>
    <w:rsid w:val="003042C5"/>
    <w:rsid w:val="00304B00"/>
    <w:rsid w:val="00304CC4"/>
    <w:rsid w:val="0030524B"/>
    <w:rsid w:val="00305680"/>
    <w:rsid w:val="003062DF"/>
    <w:rsid w:val="00306346"/>
    <w:rsid w:val="003074BE"/>
    <w:rsid w:val="00307BD3"/>
    <w:rsid w:val="00310B53"/>
    <w:rsid w:val="00310C32"/>
    <w:rsid w:val="00310E21"/>
    <w:rsid w:val="003110FA"/>
    <w:rsid w:val="003112C3"/>
    <w:rsid w:val="0031144A"/>
    <w:rsid w:val="00311D83"/>
    <w:rsid w:val="003128A2"/>
    <w:rsid w:val="003148A9"/>
    <w:rsid w:val="00314975"/>
    <w:rsid w:val="003153D3"/>
    <w:rsid w:val="00315489"/>
    <w:rsid w:val="00315758"/>
    <w:rsid w:val="003157AC"/>
    <w:rsid w:val="00315B49"/>
    <w:rsid w:val="003164F2"/>
    <w:rsid w:val="003166CE"/>
    <w:rsid w:val="003171A6"/>
    <w:rsid w:val="00317401"/>
    <w:rsid w:val="00317632"/>
    <w:rsid w:val="00317E29"/>
    <w:rsid w:val="00320AAF"/>
    <w:rsid w:val="00320B1E"/>
    <w:rsid w:val="00321605"/>
    <w:rsid w:val="00321EA5"/>
    <w:rsid w:val="003223C2"/>
    <w:rsid w:val="00322AA3"/>
    <w:rsid w:val="00323676"/>
    <w:rsid w:val="00323835"/>
    <w:rsid w:val="00323BD9"/>
    <w:rsid w:val="00323EF6"/>
    <w:rsid w:val="003255B5"/>
    <w:rsid w:val="003257B8"/>
    <w:rsid w:val="00326099"/>
    <w:rsid w:val="00326B88"/>
    <w:rsid w:val="00327506"/>
    <w:rsid w:val="00330497"/>
    <w:rsid w:val="003307CD"/>
    <w:rsid w:val="0033130E"/>
    <w:rsid w:val="003314E0"/>
    <w:rsid w:val="00331852"/>
    <w:rsid w:val="003318E9"/>
    <w:rsid w:val="00332361"/>
    <w:rsid w:val="0033248E"/>
    <w:rsid w:val="00334747"/>
    <w:rsid w:val="0033544E"/>
    <w:rsid w:val="003354B7"/>
    <w:rsid w:val="00335902"/>
    <w:rsid w:val="00336355"/>
    <w:rsid w:val="00336595"/>
    <w:rsid w:val="00336B99"/>
    <w:rsid w:val="00336CD9"/>
    <w:rsid w:val="00336F05"/>
    <w:rsid w:val="0033736D"/>
    <w:rsid w:val="00337744"/>
    <w:rsid w:val="003378CB"/>
    <w:rsid w:val="00337B25"/>
    <w:rsid w:val="00337C23"/>
    <w:rsid w:val="00342170"/>
    <w:rsid w:val="00342773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FB"/>
    <w:rsid w:val="0035618D"/>
    <w:rsid w:val="00356758"/>
    <w:rsid w:val="00357365"/>
    <w:rsid w:val="003574D4"/>
    <w:rsid w:val="00357715"/>
    <w:rsid w:val="003606AF"/>
    <w:rsid w:val="00360EE9"/>
    <w:rsid w:val="00361E1C"/>
    <w:rsid w:val="00362430"/>
    <w:rsid w:val="00362854"/>
    <w:rsid w:val="00362BE8"/>
    <w:rsid w:val="00362F1E"/>
    <w:rsid w:val="003632BA"/>
    <w:rsid w:val="003636FE"/>
    <w:rsid w:val="00363A10"/>
    <w:rsid w:val="003650E7"/>
    <w:rsid w:val="003654E0"/>
    <w:rsid w:val="00365E3C"/>
    <w:rsid w:val="003671CB"/>
    <w:rsid w:val="0037041C"/>
    <w:rsid w:val="00370FA4"/>
    <w:rsid w:val="00371CEF"/>
    <w:rsid w:val="0037217A"/>
    <w:rsid w:val="00372D10"/>
    <w:rsid w:val="00372EB9"/>
    <w:rsid w:val="003730C1"/>
    <w:rsid w:val="0037518F"/>
    <w:rsid w:val="00375BD4"/>
    <w:rsid w:val="00376B58"/>
    <w:rsid w:val="0037719C"/>
    <w:rsid w:val="003775B5"/>
    <w:rsid w:val="003778A2"/>
    <w:rsid w:val="00380F9E"/>
    <w:rsid w:val="003811F3"/>
    <w:rsid w:val="003818FA"/>
    <w:rsid w:val="0038208A"/>
    <w:rsid w:val="00382EE9"/>
    <w:rsid w:val="00383BD8"/>
    <w:rsid w:val="0038408E"/>
    <w:rsid w:val="00384159"/>
    <w:rsid w:val="00384368"/>
    <w:rsid w:val="00384C28"/>
    <w:rsid w:val="0038517E"/>
    <w:rsid w:val="003855FB"/>
    <w:rsid w:val="00385FC7"/>
    <w:rsid w:val="0038634F"/>
    <w:rsid w:val="003864B8"/>
    <w:rsid w:val="00386B4F"/>
    <w:rsid w:val="00387AF4"/>
    <w:rsid w:val="00390002"/>
    <w:rsid w:val="003906B2"/>
    <w:rsid w:val="0039080B"/>
    <w:rsid w:val="00390B9C"/>
    <w:rsid w:val="00390F43"/>
    <w:rsid w:val="00393AB6"/>
    <w:rsid w:val="003945B3"/>
    <w:rsid w:val="0039478E"/>
    <w:rsid w:val="0039485E"/>
    <w:rsid w:val="00394B73"/>
    <w:rsid w:val="00394C00"/>
    <w:rsid w:val="00394E65"/>
    <w:rsid w:val="00395D24"/>
    <w:rsid w:val="0039627D"/>
    <w:rsid w:val="0039661C"/>
    <w:rsid w:val="00397254"/>
    <w:rsid w:val="00397626"/>
    <w:rsid w:val="00397FDE"/>
    <w:rsid w:val="003A0385"/>
    <w:rsid w:val="003A053E"/>
    <w:rsid w:val="003A0C12"/>
    <w:rsid w:val="003A137E"/>
    <w:rsid w:val="003A179C"/>
    <w:rsid w:val="003A1EDF"/>
    <w:rsid w:val="003A232E"/>
    <w:rsid w:val="003A2AD6"/>
    <w:rsid w:val="003A37B5"/>
    <w:rsid w:val="003A38A5"/>
    <w:rsid w:val="003A3D91"/>
    <w:rsid w:val="003A465D"/>
    <w:rsid w:val="003A47E6"/>
    <w:rsid w:val="003A6520"/>
    <w:rsid w:val="003A6842"/>
    <w:rsid w:val="003A6B2F"/>
    <w:rsid w:val="003A7CC8"/>
    <w:rsid w:val="003B04F6"/>
    <w:rsid w:val="003B0591"/>
    <w:rsid w:val="003B250B"/>
    <w:rsid w:val="003B2DE2"/>
    <w:rsid w:val="003B3779"/>
    <w:rsid w:val="003B42FD"/>
    <w:rsid w:val="003B5036"/>
    <w:rsid w:val="003B7F18"/>
    <w:rsid w:val="003B7F96"/>
    <w:rsid w:val="003C0786"/>
    <w:rsid w:val="003C0BB7"/>
    <w:rsid w:val="003C12AD"/>
    <w:rsid w:val="003C135C"/>
    <w:rsid w:val="003C1E93"/>
    <w:rsid w:val="003C231E"/>
    <w:rsid w:val="003C25D7"/>
    <w:rsid w:val="003C2782"/>
    <w:rsid w:val="003C30E8"/>
    <w:rsid w:val="003C327D"/>
    <w:rsid w:val="003C3E6F"/>
    <w:rsid w:val="003C4CBF"/>
    <w:rsid w:val="003C5498"/>
    <w:rsid w:val="003C6E20"/>
    <w:rsid w:val="003C71FC"/>
    <w:rsid w:val="003C76FB"/>
    <w:rsid w:val="003C7CF1"/>
    <w:rsid w:val="003D0F6B"/>
    <w:rsid w:val="003D1E88"/>
    <w:rsid w:val="003D27B2"/>
    <w:rsid w:val="003D2B4E"/>
    <w:rsid w:val="003D30BD"/>
    <w:rsid w:val="003D3DFD"/>
    <w:rsid w:val="003D4CCB"/>
    <w:rsid w:val="003D6162"/>
    <w:rsid w:val="003D6F0F"/>
    <w:rsid w:val="003D72E9"/>
    <w:rsid w:val="003D753E"/>
    <w:rsid w:val="003D76C6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5ACB"/>
    <w:rsid w:val="003E6DDA"/>
    <w:rsid w:val="003E7FB0"/>
    <w:rsid w:val="003F0CBC"/>
    <w:rsid w:val="003F1351"/>
    <w:rsid w:val="003F1E5B"/>
    <w:rsid w:val="003F2101"/>
    <w:rsid w:val="003F2A87"/>
    <w:rsid w:val="003F3D1D"/>
    <w:rsid w:val="003F4995"/>
    <w:rsid w:val="003F60ED"/>
    <w:rsid w:val="003F7B1C"/>
    <w:rsid w:val="0040077B"/>
    <w:rsid w:val="00401193"/>
    <w:rsid w:val="004011AE"/>
    <w:rsid w:val="00401F91"/>
    <w:rsid w:val="004022E5"/>
    <w:rsid w:val="0040287C"/>
    <w:rsid w:val="00402D7A"/>
    <w:rsid w:val="00402F7F"/>
    <w:rsid w:val="00402F88"/>
    <w:rsid w:val="00403294"/>
    <w:rsid w:val="00404303"/>
    <w:rsid w:val="00404CCD"/>
    <w:rsid w:val="0040526A"/>
    <w:rsid w:val="004060E0"/>
    <w:rsid w:val="00407701"/>
    <w:rsid w:val="00407912"/>
    <w:rsid w:val="00407CDF"/>
    <w:rsid w:val="00407FD2"/>
    <w:rsid w:val="004102CB"/>
    <w:rsid w:val="00410D64"/>
    <w:rsid w:val="00410FBA"/>
    <w:rsid w:val="00412523"/>
    <w:rsid w:val="0041282E"/>
    <w:rsid w:val="00412B06"/>
    <w:rsid w:val="00412E06"/>
    <w:rsid w:val="00412E97"/>
    <w:rsid w:val="00412EC5"/>
    <w:rsid w:val="00414DC8"/>
    <w:rsid w:val="0041600A"/>
    <w:rsid w:val="00416565"/>
    <w:rsid w:val="00416727"/>
    <w:rsid w:val="00416D7F"/>
    <w:rsid w:val="00417010"/>
    <w:rsid w:val="0041784B"/>
    <w:rsid w:val="004178BE"/>
    <w:rsid w:val="0042100A"/>
    <w:rsid w:val="00422161"/>
    <w:rsid w:val="004227AB"/>
    <w:rsid w:val="00422B9E"/>
    <w:rsid w:val="004243FA"/>
    <w:rsid w:val="004253E4"/>
    <w:rsid w:val="00425E75"/>
    <w:rsid w:val="00427568"/>
    <w:rsid w:val="0043132F"/>
    <w:rsid w:val="0043271E"/>
    <w:rsid w:val="00433343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B2B"/>
    <w:rsid w:val="004421F2"/>
    <w:rsid w:val="00442505"/>
    <w:rsid w:val="00443315"/>
    <w:rsid w:val="00443673"/>
    <w:rsid w:val="004440AC"/>
    <w:rsid w:val="00444148"/>
    <w:rsid w:val="0044433F"/>
    <w:rsid w:val="004448F9"/>
    <w:rsid w:val="00444FB4"/>
    <w:rsid w:val="00445D56"/>
    <w:rsid w:val="00446A64"/>
    <w:rsid w:val="00450002"/>
    <w:rsid w:val="00450530"/>
    <w:rsid w:val="00451B81"/>
    <w:rsid w:val="004530B7"/>
    <w:rsid w:val="00454413"/>
    <w:rsid w:val="0045453D"/>
    <w:rsid w:val="00456C0F"/>
    <w:rsid w:val="00457660"/>
    <w:rsid w:val="00457BCC"/>
    <w:rsid w:val="0046030C"/>
    <w:rsid w:val="00462C17"/>
    <w:rsid w:val="00463891"/>
    <w:rsid w:val="00464111"/>
    <w:rsid w:val="00464363"/>
    <w:rsid w:val="00465906"/>
    <w:rsid w:val="00465D65"/>
    <w:rsid w:val="004663E4"/>
    <w:rsid w:val="004669E6"/>
    <w:rsid w:val="00466B3D"/>
    <w:rsid w:val="00466CBD"/>
    <w:rsid w:val="00467ACE"/>
    <w:rsid w:val="00467B40"/>
    <w:rsid w:val="00467DAB"/>
    <w:rsid w:val="00467F8A"/>
    <w:rsid w:val="00470A12"/>
    <w:rsid w:val="00473511"/>
    <w:rsid w:val="0047351E"/>
    <w:rsid w:val="00473B68"/>
    <w:rsid w:val="00473BD0"/>
    <w:rsid w:val="00474515"/>
    <w:rsid w:val="00474C61"/>
    <w:rsid w:val="004752BA"/>
    <w:rsid w:val="00475AAA"/>
    <w:rsid w:val="004762D3"/>
    <w:rsid w:val="004764BE"/>
    <w:rsid w:val="00476DED"/>
    <w:rsid w:val="0047707F"/>
    <w:rsid w:val="00477BAF"/>
    <w:rsid w:val="00477D18"/>
    <w:rsid w:val="0048000B"/>
    <w:rsid w:val="004800D0"/>
    <w:rsid w:val="00480319"/>
    <w:rsid w:val="00480DB3"/>
    <w:rsid w:val="0048189B"/>
    <w:rsid w:val="00482893"/>
    <w:rsid w:val="00482FAB"/>
    <w:rsid w:val="00483112"/>
    <w:rsid w:val="004863ED"/>
    <w:rsid w:val="00486467"/>
    <w:rsid w:val="00486B2B"/>
    <w:rsid w:val="004872F5"/>
    <w:rsid w:val="00487C2F"/>
    <w:rsid w:val="00487CF1"/>
    <w:rsid w:val="004916E4"/>
    <w:rsid w:val="0049192F"/>
    <w:rsid w:val="00491C16"/>
    <w:rsid w:val="0049242F"/>
    <w:rsid w:val="0049330C"/>
    <w:rsid w:val="004955FA"/>
    <w:rsid w:val="00495E0B"/>
    <w:rsid w:val="00496ADB"/>
    <w:rsid w:val="004970AE"/>
    <w:rsid w:val="00497141"/>
    <w:rsid w:val="00497311"/>
    <w:rsid w:val="00497F31"/>
    <w:rsid w:val="004A18A7"/>
    <w:rsid w:val="004A2FBE"/>
    <w:rsid w:val="004A2FE8"/>
    <w:rsid w:val="004A595E"/>
    <w:rsid w:val="004A68D3"/>
    <w:rsid w:val="004A6EC6"/>
    <w:rsid w:val="004A7D03"/>
    <w:rsid w:val="004B0E62"/>
    <w:rsid w:val="004B2808"/>
    <w:rsid w:val="004B2AE3"/>
    <w:rsid w:val="004B32EC"/>
    <w:rsid w:val="004B4788"/>
    <w:rsid w:val="004B48BC"/>
    <w:rsid w:val="004B6491"/>
    <w:rsid w:val="004B67B4"/>
    <w:rsid w:val="004B6AE9"/>
    <w:rsid w:val="004B71C7"/>
    <w:rsid w:val="004C0573"/>
    <w:rsid w:val="004C18A2"/>
    <w:rsid w:val="004C30AB"/>
    <w:rsid w:val="004C35FD"/>
    <w:rsid w:val="004C41A4"/>
    <w:rsid w:val="004C5D85"/>
    <w:rsid w:val="004C5F60"/>
    <w:rsid w:val="004C711D"/>
    <w:rsid w:val="004C778C"/>
    <w:rsid w:val="004C7BDA"/>
    <w:rsid w:val="004D03F3"/>
    <w:rsid w:val="004D1489"/>
    <w:rsid w:val="004D21E7"/>
    <w:rsid w:val="004D2BDF"/>
    <w:rsid w:val="004D2C64"/>
    <w:rsid w:val="004D2D35"/>
    <w:rsid w:val="004D493C"/>
    <w:rsid w:val="004D4E11"/>
    <w:rsid w:val="004D6C9B"/>
    <w:rsid w:val="004D7C6A"/>
    <w:rsid w:val="004E0619"/>
    <w:rsid w:val="004E0EED"/>
    <w:rsid w:val="004E11D9"/>
    <w:rsid w:val="004E20F0"/>
    <w:rsid w:val="004E3181"/>
    <w:rsid w:val="004E3A72"/>
    <w:rsid w:val="004E46E7"/>
    <w:rsid w:val="004E4D8E"/>
    <w:rsid w:val="004E54E1"/>
    <w:rsid w:val="004E5F02"/>
    <w:rsid w:val="004E6504"/>
    <w:rsid w:val="004E6845"/>
    <w:rsid w:val="004E7209"/>
    <w:rsid w:val="004E73B9"/>
    <w:rsid w:val="004E7A5E"/>
    <w:rsid w:val="004F0539"/>
    <w:rsid w:val="004F0AF2"/>
    <w:rsid w:val="004F1302"/>
    <w:rsid w:val="004F1498"/>
    <w:rsid w:val="004F1AB7"/>
    <w:rsid w:val="004F39A1"/>
    <w:rsid w:val="004F47FE"/>
    <w:rsid w:val="004F4C4E"/>
    <w:rsid w:val="004F5B4F"/>
    <w:rsid w:val="004F5CCC"/>
    <w:rsid w:val="004F6296"/>
    <w:rsid w:val="004F6321"/>
    <w:rsid w:val="004F681C"/>
    <w:rsid w:val="004F6B3A"/>
    <w:rsid w:val="004F6D44"/>
    <w:rsid w:val="004F7A50"/>
    <w:rsid w:val="0050033E"/>
    <w:rsid w:val="00500A85"/>
    <w:rsid w:val="00500E57"/>
    <w:rsid w:val="00501908"/>
    <w:rsid w:val="005020EA"/>
    <w:rsid w:val="00504B9C"/>
    <w:rsid w:val="00505440"/>
    <w:rsid w:val="0050556E"/>
    <w:rsid w:val="00505C71"/>
    <w:rsid w:val="00506EAE"/>
    <w:rsid w:val="00507921"/>
    <w:rsid w:val="00507C66"/>
    <w:rsid w:val="005100B9"/>
    <w:rsid w:val="00510FC5"/>
    <w:rsid w:val="00511AB1"/>
    <w:rsid w:val="00512217"/>
    <w:rsid w:val="005124CE"/>
    <w:rsid w:val="005126BA"/>
    <w:rsid w:val="005130E1"/>
    <w:rsid w:val="005135AF"/>
    <w:rsid w:val="00513849"/>
    <w:rsid w:val="0051390F"/>
    <w:rsid w:val="00513A29"/>
    <w:rsid w:val="0051450B"/>
    <w:rsid w:val="00514A00"/>
    <w:rsid w:val="00514BB1"/>
    <w:rsid w:val="005162DC"/>
    <w:rsid w:val="0051657E"/>
    <w:rsid w:val="005168D2"/>
    <w:rsid w:val="0051745F"/>
    <w:rsid w:val="00517673"/>
    <w:rsid w:val="005178B2"/>
    <w:rsid w:val="00517B82"/>
    <w:rsid w:val="005214A6"/>
    <w:rsid w:val="005214E1"/>
    <w:rsid w:val="00521A4C"/>
    <w:rsid w:val="00521B26"/>
    <w:rsid w:val="005223D6"/>
    <w:rsid w:val="00522998"/>
    <w:rsid w:val="00522D9D"/>
    <w:rsid w:val="00523182"/>
    <w:rsid w:val="00523576"/>
    <w:rsid w:val="00523591"/>
    <w:rsid w:val="00525F6D"/>
    <w:rsid w:val="00526CC2"/>
    <w:rsid w:val="00526F11"/>
    <w:rsid w:val="0052727C"/>
    <w:rsid w:val="00527804"/>
    <w:rsid w:val="00527D1A"/>
    <w:rsid w:val="00530250"/>
    <w:rsid w:val="005309C0"/>
    <w:rsid w:val="00530EA0"/>
    <w:rsid w:val="00530EB5"/>
    <w:rsid w:val="00531BA9"/>
    <w:rsid w:val="00531E65"/>
    <w:rsid w:val="0053205A"/>
    <w:rsid w:val="00532463"/>
    <w:rsid w:val="00532E0A"/>
    <w:rsid w:val="0053458D"/>
    <w:rsid w:val="00535CA3"/>
    <w:rsid w:val="00536422"/>
    <w:rsid w:val="00536F31"/>
    <w:rsid w:val="00536FA6"/>
    <w:rsid w:val="00537B63"/>
    <w:rsid w:val="00537F19"/>
    <w:rsid w:val="005414A2"/>
    <w:rsid w:val="00541728"/>
    <w:rsid w:val="00541A51"/>
    <w:rsid w:val="00541B02"/>
    <w:rsid w:val="00541D34"/>
    <w:rsid w:val="00542492"/>
    <w:rsid w:val="005439F6"/>
    <w:rsid w:val="00543B0E"/>
    <w:rsid w:val="0054402B"/>
    <w:rsid w:val="00544123"/>
    <w:rsid w:val="00544297"/>
    <w:rsid w:val="0054463D"/>
    <w:rsid w:val="00545611"/>
    <w:rsid w:val="00545D36"/>
    <w:rsid w:val="0054739C"/>
    <w:rsid w:val="00547E11"/>
    <w:rsid w:val="00550B8B"/>
    <w:rsid w:val="00551CDE"/>
    <w:rsid w:val="00551D03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6B7"/>
    <w:rsid w:val="005629D7"/>
    <w:rsid w:val="00562C65"/>
    <w:rsid w:val="0056398B"/>
    <w:rsid w:val="0056434B"/>
    <w:rsid w:val="005647AE"/>
    <w:rsid w:val="00564A27"/>
    <w:rsid w:val="0056568B"/>
    <w:rsid w:val="00565BA3"/>
    <w:rsid w:val="005669CA"/>
    <w:rsid w:val="00566DBE"/>
    <w:rsid w:val="0056766B"/>
    <w:rsid w:val="005677D2"/>
    <w:rsid w:val="00567A21"/>
    <w:rsid w:val="00570C53"/>
    <w:rsid w:val="00571D2E"/>
    <w:rsid w:val="00571D3A"/>
    <w:rsid w:val="00571D3E"/>
    <w:rsid w:val="00572901"/>
    <w:rsid w:val="00572C7E"/>
    <w:rsid w:val="00572DEE"/>
    <w:rsid w:val="00573044"/>
    <w:rsid w:val="0057385C"/>
    <w:rsid w:val="00573CED"/>
    <w:rsid w:val="00573DCE"/>
    <w:rsid w:val="00574655"/>
    <w:rsid w:val="005756EB"/>
    <w:rsid w:val="00575AD0"/>
    <w:rsid w:val="00576385"/>
    <w:rsid w:val="00576594"/>
    <w:rsid w:val="00576971"/>
    <w:rsid w:val="00576C5B"/>
    <w:rsid w:val="00576D30"/>
    <w:rsid w:val="00577D1C"/>
    <w:rsid w:val="005813F0"/>
    <w:rsid w:val="005813F5"/>
    <w:rsid w:val="00581647"/>
    <w:rsid w:val="00582742"/>
    <w:rsid w:val="00582E6B"/>
    <w:rsid w:val="00583031"/>
    <w:rsid w:val="005832F3"/>
    <w:rsid w:val="005835C4"/>
    <w:rsid w:val="005845A1"/>
    <w:rsid w:val="0058565D"/>
    <w:rsid w:val="0058583F"/>
    <w:rsid w:val="005858E3"/>
    <w:rsid w:val="005865F7"/>
    <w:rsid w:val="0058746D"/>
    <w:rsid w:val="00590140"/>
    <w:rsid w:val="00590E8B"/>
    <w:rsid w:val="0059204C"/>
    <w:rsid w:val="005944AF"/>
    <w:rsid w:val="0059459A"/>
    <w:rsid w:val="00596F92"/>
    <w:rsid w:val="0059762F"/>
    <w:rsid w:val="00597884"/>
    <w:rsid w:val="00597A9B"/>
    <w:rsid w:val="005A02E1"/>
    <w:rsid w:val="005A0A38"/>
    <w:rsid w:val="005A1871"/>
    <w:rsid w:val="005A31BF"/>
    <w:rsid w:val="005A41D1"/>
    <w:rsid w:val="005A6AD3"/>
    <w:rsid w:val="005A7271"/>
    <w:rsid w:val="005A7BF8"/>
    <w:rsid w:val="005B03B2"/>
    <w:rsid w:val="005B09F9"/>
    <w:rsid w:val="005B0AB9"/>
    <w:rsid w:val="005B14FB"/>
    <w:rsid w:val="005B3154"/>
    <w:rsid w:val="005B354E"/>
    <w:rsid w:val="005B3652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32FF"/>
    <w:rsid w:val="005C3597"/>
    <w:rsid w:val="005C4817"/>
    <w:rsid w:val="005C4D6E"/>
    <w:rsid w:val="005C74E0"/>
    <w:rsid w:val="005C75F2"/>
    <w:rsid w:val="005C78D1"/>
    <w:rsid w:val="005D06DD"/>
    <w:rsid w:val="005D081E"/>
    <w:rsid w:val="005D0DAC"/>
    <w:rsid w:val="005D19EC"/>
    <w:rsid w:val="005D1A7C"/>
    <w:rsid w:val="005D1B7C"/>
    <w:rsid w:val="005D298D"/>
    <w:rsid w:val="005D5954"/>
    <w:rsid w:val="005D680D"/>
    <w:rsid w:val="005D6C25"/>
    <w:rsid w:val="005D73D9"/>
    <w:rsid w:val="005D765C"/>
    <w:rsid w:val="005E035E"/>
    <w:rsid w:val="005E05A7"/>
    <w:rsid w:val="005E084D"/>
    <w:rsid w:val="005E09FD"/>
    <w:rsid w:val="005E0FA3"/>
    <w:rsid w:val="005E1047"/>
    <w:rsid w:val="005E132D"/>
    <w:rsid w:val="005E1ED3"/>
    <w:rsid w:val="005E23BE"/>
    <w:rsid w:val="005E325C"/>
    <w:rsid w:val="005E3566"/>
    <w:rsid w:val="005E3B0A"/>
    <w:rsid w:val="005E3B65"/>
    <w:rsid w:val="005E3D3B"/>
    <w:rsid w:val="005E4288"/>
    <w:rsid w:val="005E585D"/>
    <w:rsid w:val="005E5AB4"/>
    <w:rsid w:val="005E5EE6"/>
    <w:rsid w:val="005E60C2"/>
    <w:rsid w:val="005E6A73"/>
    <w:rsid w:val="005F1837"/>
    <w:rsid w:val="005F19C4"/>
    <w:rsid w:val="005F1A25"/>
    <w:rsid w:val="005F2A7D"/>
    <w:rsid w:val="005F35A5"/>
    <w:rsid w:val="005F35B3"/>
    <w:rsid w:val="005F36BD"/>
    <w:rsid w:val="005F37F9"/>
    <w:rsid w:val="005F388D"/>
    <w:rsid w:val="005F38C0"/>
    <w:rsid w:val="005F3DE0"/>
    <w:rsid w:val="005F41B4"/>
    <w:rsid w:val="005F446D"/>
    <w:rsid w:val="005F58C6"/>
    <w:rsid w:val="005F59EB"/>
    <w:rsid w:val="005F60F3"/>
    <w:rsid w:val="005F7696"/>
    <w:rsid w:val="00600087"/>
    <w:rsid w:val="00601792"/>
    <w:rsid w:val="00602086"/>
    <w:rsid w:val="00602816"/>
    <w:rsid w:val="00602BB0"/>
    <w:rsid w:val="00604D4F"/>
    <w:rsid w:val="006053D9"/>
    <w:rsid w:val="00605DE3"/>
    <w:rsid w:val="006067E7"/>
    <w:rsid w:val="0060701F"/>
    <w:rsid w:val="0060702F"/>
    <w:rsid w:val="0060736A"/>
    <w:rsid w:val="006076FE"/>
    <w:rsid w:val="00607CAA"/>
    <w:rsid w:val="006103CB"/>
    <w:rsid w:val="006116D5"/>
    <w:rsid w:val="00611D8A"/>
    <w:rsid w:val="0061214F"/>
    <w:rsid w:val="006125E6"/>
    <w:rsid w:val="00612C38"/>
    <w:rsid w:val="00614086"/>
    <w:rsid w:val="0061460B"/>
    <w:rsid w:val="00614651"/>
    <w:rsid w:val="006151DD"/>
    <w:rsid w:val="00616B32"/>
    <w:rsid w:val="0061745F"/>
    <w:rsid w:val="00620A6C"/>
    <w:rsid w:val="00621D89"/>
    <w:rsid w:val="006224CD"/>
    <w:rsid w:val="006225B6"/>
    <w:rsid w:val="006229A9"/>
    <w:rsid w:val="00622E7E"/>
    <w:rsid w:val="0062421C"/>
    <w:rsid w:val="00625D91"/>
    <w:rsid w:val="00625E67"/>
    <w:rsid w:val="00626184"/>
    <w:rsid w:val="00626974"/>
    <w:rsid w:val="00626A9D"/>
    <w:rsid w:val="00626B37"/>
    <w:rsid w:val="00626F88"/>
    <w:rsid w:val="00627039"/>
    <w:rsid w:val="0062734D"/>
    <w:rsid w:val="00627435"/>
    <w:rsid w:val="00627642"/>
    <w:rsid w:val="006279FE"/>
    <w:rsid w:val="00627E3A"/>
    <w:rsid w:val="00627FCE"/>
    <w:rsid w:val="00630739"/>
    <w:rsid w:val="00630A2E"/>
    <w:rsid w:val="00630D43"/>
    <w:rsid w:val="00634894"/>
    <w:rsid w:val="00634912"/>
    <w:rsid w:val="00634E1C"/>
    <w:rsid w:val="0063539A"/>
    <w:rsid w:val="0063585E"/>
    <w:rsid w:val="00635BFB"/>
    <w:rsid w:val="00636BAA"/>
    <w:rsid w:val="006375AE"/>
    <w:rsid w:val="00637BDB"/>
    <w:rsid w:val="00637CE5"/>
    <w:rsid w:val="006401B6"/>
    <w:rsid w:val="006401E1"/>
    <w:rsid w:val="006403AE"/>
    <w:rsid w:val="00641364"/>
    <w:rsid w:val="00642188"/>
    <w:rsid w:val="0064250F"/>
    <w:rsid w:val="00645FEF"/>
    <w:rsid w:val="0064748E"/>
    <w:rsid w:val="0065051A"/>
    <w:rsid w:val="00650DA5"/>
    <w:rsid w:val="00651008"/>
    <w:rsid w:val="00651833"/>
    <w:rsid w:val="00651899"/>
    <w:rsid w:val="00652D4E"/>
    <w:rsid w:val="00652D97"/>
    <w:rsid w:val="0065301D"/>
    <w:rsid w:val="00653ACB"/>
    <w:rsid w:val="006540EE"/>
    <w:rsid w:val="00654278"/>
    <w:rsid w:val="006543E2"/>
    <w:rsid w:val="00654C1B"/>
    <w:rsid w:val="006557AA"/>
    <w:rsid w:val="00655A3F"/>
    <w:rsid w:val="0065699D"/>
    <w:rsid w:val="00656B5E"/>
    <w:rsid w:val="00656C7E"/>
    <w:rsid w:val="00656D77"/>
    <w:rsid w:val="00657331"/>
    <w:rsid w:val="00657604"/>
    <w:rsid w:val="006576BA"/>
    <w:rsid w:val="00657BCF"/>
    <w:rsid w:val="00660023"/>
    <w:rsid w:val="0066140C"/>
    <w:rsid w:val="006618F3"/>
    <w:rsid w:val="0066203B"/>
    <w:rsid w:val="00662D8C"/>
    <w:rsid w:val="00662DCC"/>
    <w:rsid w:val="00663E3B"/>
    <w:rsid w:val="006643F1"/>
    <w:rsid w:val="00665717"/>
    <w:rsid w:val="00665B91"/>
    <w:rsid w:val="00666719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F01"/>
    <w:rsid w:val="0067118F"/>
    <w:rsid w:val="006757F2"/>
    <w:rsid w:val="00676437"/>
    <w:rsid w:val="00677514"/>
    <w:rsid w:val="00677C62"/>
    <w:rsid w:val="00680320"/>
    <w:rsid w:val="006818FA"/>
    <w:rsid w:val="00681F43"/>
    <w:rsid w:val="00683CD6"/>
    <w:rsid w:val="0068486B"/>
    <w:rsid w:val="00684999"/>
    <w:rsid w:val="006851DD"/>
    <w:rsid w:val="0068589B"/>
    <w:rsid w:val="00685B23"/>
    <w:rsid w:val="00685C5C"/>
    <w:rsid w:val="006865B3"/>
    <w:rsid w:val="00686FB1"/>
    <w:rsid w:val="00687596"/>
    <w:rsid w:val="00687EE5"/>
    <w:rsid w:val="00690090"/>
    <w:rsid w:val="00690D1F"/>
    <w:rsid w:val="00690EF4"/>
    <w:rsid w:val="00691F33"/>
    <w:rsid w:val="00691F86"/>
    <w:rsid w:val="006925D4"/>
    <w:rsid w:val="00693396"/>
    <w:rsid w:val="00694532"/>
    <w:rsid w:val="00694D21"/>
    <w:rsid w:val="00695D9F"/>
    <w:rsid w:val="006962B4"/>
    <w:rsid w:val="00696C1C"/>
    <w:rsid w:val="006977AA"/>
    <w:rsid w:val="006977B7"/>
    <w:rsid w:val="006A0B66"/>
    <w:rsid w:val="006A131B"/>
    <w:rsid w:val="006A160F"/>
    <w:rsid w:val="006A1C38"/>
    <w:rsid w:val="006A1EA0"/>
    <w:rsid w:val="006A2941"/>
    <w:rsid w:val="006A2DD7"/>
    <w:rsid w:val="006A312A"/>
    <w:rsid w:val="006A336A"/>
    <w:rsid w:val="006A3D00"/>
    <w:rsid w:val="006A41D7"/>
    <w:rsid w:val="006A4A63"/>
    <w:rsid w:val="006A5754"/>
    <w:rsid w:val="006A67F7"/>
    <w:rsid w:val="006A6A64"/>
    <w:rsid w:val="006A7518"/>
    <w:rsid w:val="006A7644"/>
    <w:rsid w:val="006A7A38"/>
    <w:rsid w:val="006B0329"/>
    <w:rsid w:val="006B14DF"/>
    <w:rsid w:val="006B1A1A"/>
    <w:rsid w:val="006B205C"/>
    <w:rsid w:val="006B258F"/>
    <w:rsid w:val="006B3C5B"/>
    <w:rsid w:val="006B3C6F"/>
    <w:rsid w:val="006B4D8D"/>
    <w:rsid w:val="006B5495"/>
    <w:rsid w:val="006B5F86"/>
    <w:rsid w:val="006B6236"/>
    <w:rsid w:val="006B6ECE"/>
    <w:rsid w:val="006B748C"/>
    <w:rsid w:val="006C120D"/>
    <w:rsid w:val="006C1414"/>
    <w:rsid w:val="006C1706"/>
    <w:rsid w:val="006C272A"/>
    <w:rsid w:val="006C2843"/>
    <w:rsid w:val="006C32A0"/>
    <w:rsid w:val="006C414B"/>
    <w:rsid w:val="006C421F"/>
    <w:rsid w:val="006C42EF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4F5"/>
    <w:rsid w:val="006D3853"/>
    <w:rsid w:val="006D3F4B"/>
    <w:rsid w:val="006D420C"/>
    <w:rsid w:val="006D4501"/>
    <w:rsid w:val="006D490D"/>
    <w:rsid w:val="006D4B63"/>
    <w:rsid w:val="006D4B6D"/>
    <w:rsid w:val="006D5194"/>
    <w:rsid w:val="006D6627"/>
    <w:rsid w:val="006D69D9"/>
    <w:rsid w:val="006D7F9B"/>
    <w:rsid w:val="006E08EC"/>
    <w:rsid w:val="006E0A6D"/>
    <w:rsid w:val="006E0BE6"/>
    <w:rsid w:val="006E1826"/>
    <w:rsid w:val="006E2222"/>
    <w:rsid w:val="006E30B7"/>
    <w:rsid w:val="006E33CE"/>
    <w:rsid w:val="006E36B6"/>
    <w:rsid w:val="006E4CBB"/>
    <w:rsid w:val="006E69E4"/>
    <w:rsid w:val="006E6EE5"/>
    <w:rsid w:val="006F0898"/>
    <w:rsid w:val="006F3DDD"/>
    <w:rsid w:val="006F41F8"/>
    <w:rsid w:val="006F466F"/>
    <w:rsid w:val="006F5243"/>
    <w:rsid w:val="006F6BE6"/>
    <w:rsid w:val="006F6E4B"/>
    <w:rsid w:val="006F6F2E"/>
    <w:rsid w:val="006F7056"/>
    <w:rsid w:val="006F7EF4"/>
    <w:rsid w:val="006F7F67"/>
    <w:rsid w:val="00702CD1"/>
    <w:rsid w:val="00702DA3"/>
    <w:rsid w:val="0070321E"/>
    <w:rsid w:val="00703EF8"/>
    <w:rsid w:val="007040E1"/>
    <w:rsid w:val="007046C4"/>
    <w:rsid w:val="007056C2"/>
    <w:rsid w:val="00705A4A"/>
    <w:rsid w:val="00705AAD"/>
    <w:rsid w:val="007072B2"/>
    <w:rsid w:val="00710484"/>
    <w:rsid w:val="00710821"/>
    <w:rsid w:val="0071089C"/>
    <w:rsid w:val="00711DB7"/>
    <w:rsid w:val="0071237B"/>
    <w:rsid w:val="007128F4"/>
    <w:rsid w:val="007130EE"/>
    <w:rsid w:val="007135E3"/>
    <w:rsid w:val="00714228"/>
    <w:rsid w:val="007154A9"/>
    <w:rsid w:val="00715EE8"/>
    <w:rsid w:val="007164FD"/>
    <w:rsid w:val="00716844"/>
    <w:rsid w:val="0071695E"/>
    <w:rsid w:val="007172CD"/>
    <w:rsid w:val="00717EA1"/>
    <w:rsid w:val="0072030B"/>
    <w:rsid w:val="00720482"/>
    <w:rsid w:val="007211F0"/>
    <w:rsid w:val="00721211"/>
    <w:rsid w:val="00721DD7"/>
    <w:rsid w:val="00723226"/>
    <w:rsid w:val="00723A7B"/>
    <w:rsid w:val="00724370"/>
    <w:rsid w:val="00725A28"/>
    <w:rsid w:val="00727A03"/>
    <w:rsid w:val="00730571"/>
    <w:rsid w:val="007305FD"/>
    <w:rsid w:val="007312BE"/>
    <w:rsid w:val="0073175A"/>
    <w:rsid w:val="00732525"/>
    <w:rsid w:val="00733055"/>
    <w:rsid w:val="00733233"/>
    <w:rsid w:val="0073325B"/>
    <w:rsid w:val="00733971"/>
    <w:rsid w:val="00733D92"/>
    <w:rsid w:val="00733E3F"/>
    <w:rsid w:val="00733F3A"/>
    <w:rsid w:val="0073416C"/>
    <w:rsid w:val="00734266"/>
    <w:rsid w:val="0073503E"/>
    <w:rsid w:val="00735F57"/>
    <w:rsid w:val="00736E8A"/>
    <w:rsid w:val="007377EC"/>
    <w:rsid w:val="00737C55"/>
    <w:rsid w:val="00740724"/>
    <w:rsid w:val="00741330"/>
    <w:rsid w:val="007426AA"/>
    <w:rsid w:val="007428FF"/>
    <w:rsid w:val="00742953"/>
    <w:rsid w:val="0074343F"/>
    <w:rsid w:val="0074375E"/>
    <w:rsid w:val="00743A29"/>
    <w:rsid w:val="00744983"/>
    <w:rsid w:val="0074580F"/>
    <w:rsid w:val="00745922"/>
    <w:rsid w:val="00746598"/>
    <w:rsid w:val="007472B4"/>
    <w:rsid w:val="00747A40"/>
    <w:rsid w:val="00747D56"/>
    <w:rsid w:val="007501F8"/>
    <w:rsid w:val="00750B44"/>
    <w:rsid w:val="00751E82"/>
    <w:rsid w:val="0075297D"/>
    <w:rsid w:val="0075337A"/>
    <w:rsid w:val="007535C9"/>
    <w:rsid w:val="00754E04"/>
    <w:rsid w:val="007556C2"/>
    <w:rsid w:val="00755B33"/>
    <w:rsid w:val="00755EA9"/>
    <w:rsid w:val="007564F0"/>
    <w:rsid w:val="00756F87"/>
    <w:rsid w:val="0075701A"/>
    <w:rsid w:val="007579CF"/>
    <w:rsid w:val="0076145F"/>
    <w:rsid w:val="00761875"/>
    <w:rsid w:val="00761BC0"/>
    <w:rsid w:val="0076245D"/>
    <w:rsid w:val="007624E7"/>
    <w:rsid w:val="00762E24"/>
    <w:rsid w:val="007639B3"/>
    <w:rsid w:val="00763ADC"/>
    <w:rsid w:val="007642CA"/>
    <w:rsid w:val="007643CF"/>
    <w:rsid w:val="007649D3"/>
    <w:rsid w:val="00764A88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1BAF"/>
    <w:rsid w:val="007721AC"/>
    <w:rsid w:val="007732DB"/>
    <w:rsid w:val="00774156"/>
    <w:rsid w:val="00774C20"/>
    <w:rsid w:val="00774C98"/>
    <w:rsid w:val="0077781A"/>
    <w:rsid w:val="00777F84"/>
    <w:rsid w:val="00781448"/>
    <w:rsid w:val="0078165B"/>
    <w:rsid w:val="007838CD"/>
    <w:rsid w:val="00783A6E"/>
    <w:rsid w:val="007870CD"/>
    <w:rsid w:val="00787B72"/>
    <w:rsid w:val="00787D98"/>
    <w:rsid w:val="007903A1"/>
    <w:rsid w:val="00790C4D"/>
    <w:rsid w:val="00791465"/>
    <w:rsid w:val="00791D14"/>
    <w:rsid w:val="00792257"/>
    <w:rsid w:val="00792A92"/>
    <w:rsid w:val="00793E2D"/>
    <w:rsid w:val="00794BD9"/>
    <w:rsid w:val="0079561F"/>
    <w:rsid w:val="00795939"/>
    <w:rsid w:val="00795ACD"/>
    <w:rsid w:val="00796DC6"/>
    <w:rsid w:val="00797172"/>
    <w:rsid w:val="0079737E"/>
    <w:rsid w:val="00797523"/>
    <w:rsid w:val="00797716"/>
    <w:rsid w:val="007A0E39"/>
    <w:rsid w:val="007A16E0"/>
    <w:rsid w:val="007A2843"/>
    <w:rsid w:val="007A2E27"/>
    <w:rsid w:val="007A3F59"/>
    <w:rsid w:val="007A45C4"/>
    <w:rsid w:val="007A4880"/>
    <w:rsid w:val="007A5023"/>
    <w:rsid w:val="007A560C"/>
    <w:rsid w:val="007A5611"/>
    <w:rsid w:val="007A5E5B"/>
    <w:rsid w:val="007A6CC8"/>
    <w:rsid w:val="007A7235"/>
    <w:rsid w:val="007A7B70"/>
    <w:rsid w:val="007A7BDB"/>
    <w:rsid w:val="007B07AE"/>
    <w:rsid w:val="007B0AAB"/>
    <w:rsid w:val="007B0BFF"/>
    <w:rsid w:val="007B0C8B"/>
    <w:rsid w:val="007B1370"/>
    <w:rsid w:val="007B2561"/>
    <w:rsid w:val="007B2800"/>
    <w:rsid w:val="007B3236"/>
    <w:rsid w:val="007B372C"/>
    <w:rsid w:val="007B440A"/>
    <w:rsid w:val="007B45E5"/>
    <w:rsid w:val="007B496B"/>
    <w:rsid w:val="007B63E1"/>
    <w:rsid w:val="007B6EA8"/>
    <w:rsid w:val="007B7085"/>
    <w:rsid w:val="007B73CC"/>
    <w:rsid w:val="007B74D4"/>
    <w:rsid w:val="007C0AB2"/>
    <w:rsid w:val="007C0FF3"/>
    <w:rsid w:val="007C10E5"/>
    <w:rsid w:val="007C1318"/>
    <w:rsid w:val="007C2F1F"/>
    <w:rsid w:val="007C3744"/>
    <w:rsid w:val="007C41BF"/>
    <w:rsid w:val="007C5359"/>
    <w:rsid w:val="007C557E"/>
    <w:rsid w:val="007C5989"/>
    <w:rsid w:val="007C5BB9"/>
    <w:rsid w:val="007C5CCF"/>
    <w:rsid w:val="007C6398"/>
    <w:rsid w:val="007C6DDF"/>
    <w:rsid w:val="007C78D2"/>
    <w:rsid w:val="007C7C8E"/>
    <w:rsid w:val="007D0BE3"/>
    <w:rsid w:val="007D0E81"/>
    <w:rsid w:val="007D181B"/>
    <w:rsid w:val="007D18AD"/>
    <w:rsid w:val="007D282A"/>
    <w:rsid w:val="007D29D7"/>
    <w:rsid w:val="007D320B"/>
    <w:rsid w:val="007D360D"/>
    <w:rsid w:val="007D36DC"/>
    <w:rsid w:val="007D3757"/>
    <w:rsid w:val="007D43F9"/>
    <w:rsid w:val="007D4718"/>
    <w:rsid w:val="007D5A0B"/>
    <w:rsid w:val="007D5BC8"/>
    <w:rsid w:val="007D6260"/>
    <w:rsid w:val="007D659D"/>
    <w:rsid w:val="007D6966"/>
    <w:rsid w:val="007D6E37"/>
    <w:rsid w:val="007D7D9B"/>
    <w:rsid w:val="007E069B"/>
    <w:rsid w:val="007E0C2D"/>
    <w:rsid w:val="007E1C83"/>
    <w:rsid w:val="007E502F"/>
    <w:rsid w:val="007E510F"/>
    <w:rsid w:val="007E558D"/>
    <w:rsid w:val="007E66EE"/>
    <w:rsid w:val="007E671D"/>
    <w:rsid w:val="007E72DB"/>
    <w:rsid w:val="007F27F2"/>
    <w:rsid w:val="007F362D"/>
    <w:rsid w:val="007F4206"/>
    <w:rsid w:val="007F44F0"/>
    <w:rsid w:val="007F4927"/>
    <w:rsid w:val="007F4E69"/>
    <w:rsid w:val="007F534A"/>
    <w:rsid w:val="007F6299"/>
    <w:rsid w:val="007F7021"/>
    <w:rsid w:val="007F76CB"/>
    <w:rsid w:val="007F777E"/>
    <w:rsid w:val="00800308"/>
    <w:rsid w:val="008004D7"/>
    <w:rsid w:val="00800D59"/>
    <w:rsid w:val="00800E19"/>
    <w:rsid w:val="008015B7"/>
    <w:rsid w:val="008016DA"/>
    <w:rsid w:val="008019A8"/>
    <w:rsid w:val="008020FE"/>
    <w:rsid w:val="00802236"/>
    <w:rsid w:val="00802A7E"/>
    <w:rsid w:val="00802DC2"/>
    <w:rsid w:val="00803104"/>
    <w:rsid w:val="008033B0"/>
    <w:rsid w:val="0080384B"/>
    <w:rsid w:val="00803C95"/>
    <w:rsid w:val="00804511"/>
    <w:rsid w:val="00805706"/>
    <w:rsid w:val="00806CF8"/>
    <w:rsid w:val="008073DB"/>
    <w:rsid w:val="008075A3"/>
    <w:rsid w:val="00807686"/>
    <w:rsid w:val="00807947"/>
    <w:rsid w:val="00807D3E"/>
    <w:rsid w:val="00810E15"/>
    <w:rsid w:val="008115FE"/>
    <w:rsid w:val="00811CEE"/>
    <w:rsid w:val="0081206F"/>
    <w:rsid w:val="00812363"/>
    <w:rsid w:val="00814ABC"/>
    <w:rsid w:val="0081639A"/>
    <w:rsid w:val="00817C85"/>
    <w:rsid w:val="0082040F"/>
    <w:rsid w:val="00820D6A"/>
    <w:rsid w:val="008214E4"/>
    <w:rsid w:val="00821AD1"/>
    <w:rsid w:val="00821E0C"/>
    <w:rsid w:val="008238A5"/>
    <w:rsid w:val="0082478B"/>
    <w:rsid w:val="00825B33"/>
    <w:rsid w:val="00826AA4"/>
    <w:rsid w:val="00826AED"/>
    <w:rsid w:val="008272FB"/>
    <w:rsid w:val="00830654"/>
    <w:rsid w:val="00831460"/>
    <w:rsid w:val="00831B7D"/>
    <w:rsid w:val="00831F0C"/>
    <w:rsid w:val="00832129"/>
    <w:rsid w:val="008337DD"/>
    <w:rsid w:val="00833EA8"/>
    <w:rsid w:val="00835101"/>
    <w:rsid w:val="008351B0"/>
    <w:rsid w:val="0083530A"/>
    <w:rsid w:val="008370CE"/>
    <w:rsid w:val="00837997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23F3"/>
    <w:rsid w:val="00842CC0"/>
    <w:rsid w:val="0084431A"/>
    <w:rsid w:val="00844CA3"/>
    <w:rsid w:val="00845244"/>
    <w:rsid w:val="0084534D"/>
    <w:rsid w:val="00846BAF"/>
    <w:rsid w:val="00847157"/>
    <w:rsid w:val="00851578"/>
    <w:rsid w:val="008516ED"/>
    <w:rsid w:val="008525C0"/>
    <w:rsid w:val="0085262C"/>
    <w:rsid w:val="008526DB"/>
    <w:rsid w:val="0085282B"/>
    <w:rsid w:val="00852A3B"/>
    <w:rsid w:val="008538A0"/>
    <w:rsid w:val="00855F9E"/>
    <w:rsid w:val="00856233"/>
    <w:rsid w:val="008578D5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A92"/>
    <w:rsid w:val="0086661A"/>
    <w:rsid w:val="008667E5"/>
    <w:rsid w:val="00867B5E"/>
    <w:rsid w:val="00867E79"/>
    <w:rsid w:val="00870B81"/>
    <w:rsid w:val="008711E2"/>
    <w:rsid w:val="0087135C"/>
    <w:rsid w:val="00871D03"/>
    <w:rsid w:val="00872099"/>
    <w:rsid w:val="0087268C"/>
    <w:rsid w:val="00872805"/>
    <w:rsid w:val="00872B42"/>
    <w:rsid w:val="00873936"/>
    <w:rsid w:val="008739ED"/>
    <w:rsid w:val="00874165"/>
    <w:rsid w:val="008741E2"/>
    <w:rsid w:val="00874534"/>
    <w:rsid w:val="008756B2"/>
    <w:rsid w:val="008760C2"/>
    <w:rsid w:val="0087724D"/>
    <w:rsid w:val="00877649"/>
    <w:rsid w:val="0087770E"/>
    <w:rsid w:val="00877933"/>
    <w:rsid w:val="00877E59"/>
    <w:rsid w:val="00880F6A"/>
    <w:rsid w:val="008821E9"/>
    <w:rsid w:val="0088239C"/>
    <w:rsid w:val="00882AB2"/>
    <w:rsid w:val="008839C7"/>
    <w:rsid w:val="00883A06"/>
    <w:rsid w:val="008846DF"/>
    <w:rsid w:val="008847FE"/>
    <w:rsid w:val="0088499A"/>
    <w:rsid w:val="00884A2C"/>
    <w:rsid w:val="008850EF"/>
    <w:rsid w:val="008852FE"/>
    <w:rsid w:val="0088591F"/>
    <w:rsid w:val="00886203"/>
    <w:rsid w:val="0088637A"/>
    <w:rsid w:val="0088664F"/>
    <w:rsid w:val="008866A1"/>
    <w:rsid w:val="00886708"/>
    <w:rsid w:val="008867FD"/>
    <w:rsid w:val="00886EDF"/>
    <w:rsid w:val="00887E35"/>
    <w:rsid w:val="008900D5"/>
    <w:rsid w:val="008901D6"/>
    <w:rsid w:val="00890D4C"/>
    <w:rsid w:val="00891BC3"/>
    <w:rsid w:val="00891F5E"/>
    <w:rsid w:val="008924C4"/>
    <w:rsid w:val="00892BD3"/>
    <w:rsid w:val="00893886"/>
    <w:rsid w:val="008940ED"/>
    <w:rsid w:val="00894F75"/>
    <w:rsid w:val="00895424"/>
    <w:rsid w:val="008964BA"/>
    <w:rsid w:val="00896609"/>
    <w:rsid w:val="00897633"/>
    <w:rsid w:val="008979D8"/>
    <w:rsid w:val="008A0402"/>
    <w:rsid w:val="008A0775"/>
    <w:rsid w:val="008A0B78"/>
    <w:rsid w:val="008A1744"/>
    <w:rsid w:val="008A19D9"/>
    <w:rsid w:val="008A1A47"/>
    <w:rsid w:val="008A1FBF"/>
    <w:rsid w:val="008A2B55"/>
    <w:rsid w:val="008A506B"/>
    <w:rsid w:val="008A522D"/>
    <w:rsid w:val="008A59DB"/>
    <w:rsid w:val="008A6875"/>
    <w:rsid w:val="008A69AA"/>
    <w:rsid w:val="008A69BB"/>
    <w:rsid w:val="008A76AF"/>
    <w:rsid w:val="008A77D4"/>
    <w:rsid w:val="008B03AF"/>
    <w:rsid w:val="008B174E"/>
    <w:rsid w:val="008B1AAD"/>
    <w:rsid w:val="008B2A76"/>
    <w:rsid w:val="008B3005"/>
    <w:rsid w:val="008B3C00"/>
    <w:rsid w:val="008B3C6A"/>
    <w:rsid w:val="008B3DF9"/>
    <w:rsid w:val="008B4898"/>
    <w:rsid w:val="008B540F"/>
    <w:rsid w:val="008B5828"/>
    <w:rsid w:val="008B767D"/>
    <w:rsid w:val="008C0402"/>
    <w:rsid w:val="008C1581"/>
    <w:rsid w:val="008C1A6F"/>
    <w:rsid w:val="008C1AD7"/>
    <w:rsid w:val="008C1FA0"/>
    <w:rsid w:val="008C3020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D0384"/>
    <w:rsid w:val="008D0404"/>
    <w:rsid w:val="008D2A39"/>
    <w:rsid w:val="008D2CFE"/>
    <w:rsid w:val="008D2E12"/>
    <w:rsid w:val="008D2F68"/>
    <w:rsid w:val="008D369B"/>
    <w:rsid w:val="008D428F"/>
    <w:rsid w:val="008D4C9C"/>
    <w:rsid w:val="008D5780"/>
    <w:rsid w:val="008D5D51"/>
    <w:rsid w:val="008D5F92"/>
    <w:rsid w:val="008D65CE"/>
    <w:rsid w:val="008D67CB"/>
    <w:rsid w:val="008D75A5"/>
    <w:rsid w:val="008D77E9"/>
    <w:rsid w:val="008E08AF"/>
    <w:rsid w:val="008E0D99"/>
    <w:rsid w:val="008E18CD"/>
    <w:rsid w:val="008E23D4"/>
    <w:rsid w:val="008E2617"/>
    <w:rsid w:val="008E292C"/>
    <w:rsid w:val="008E29E8"/>
    <w:rsid w:val="008E2D43"/>
    <w:rsid w:val="008E2F48"/>
    <w:rsid w:val="008E314B"/>
    <w:rsid w:val="008E344D"/>
    <w:rsid w:val="008E3BE4"/>
    <w:rsid w:val="008E5E27"/>
    <w:rsid w:val="008E6C0C"/>
    <w:rsid w:val="008E6E73"/>
    <w:rsid w:val="008E6EEA"/>
    <w:rsid w:val="008E72F1"/>
    <w:rsid w:val="008E784E"/>
    <w:rsid w:val="008F0123"/>
    <w:rsid w:val="008F20DC"/>
    <w:rsid w:val="008F2662"/>
    <w:rsid w:val="008F2C4B"/>
    <w:rsid w:val="008F2E3D"/>
    <w:rsid w:val="008F3CDA"/>
    <w:rsid w:val="008F433F"/>
    <w:rsid w:val="008F5E5D"/>
    <w:rsid w:val="008F637A"/>
    <w:rsid w:val="008F6782"/>
    <w:rsid w:val="008F6A04"/>
    <w:rsid w:val="008F7902"/>
    <w:rsid w:val="00900194"/>
    <w:rsid w:val="00901F55"/>
    <w:rsid w:val="0090239B"/>
    <w:rsid w:val="009026F1"/>
    <w:rsid w:val="009032FB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2E5D"/>
    <w:rsid w:val="009138E2"/>
    <w:rsid w:val="00913B73"/>
    <w:rsid w:val="00914297"/>
    <w:rsid w:val="00914522"/>
    <w:rsid w:val="00914A77"/>
    <w:rsid w:val="00914E97"/>
    <w:rsid w:val="00915F96"/>
    <w:rsid w:val="00916911"/>
    <w:rsid w:val="00917225"/>
    <w:rsid w:val="009177C7"/>
    <w:rsid w:val="00917E8F"/>
    <w:rsid w:val="009206AD"/>
    <w:rsid w:val="009212A1"/>
    <w:rsid w:val="0092339A"/>
    <w:rsid w:val="00923793"/>
    <w:rsid w:val="00923A6B"/>
    <w:rsid w:val="009263A2"/>
    <w:rsid w:val="0092788C"/>
    <w:rsid w:val="00927CBD"/>
    <w:rsid w:val="00927F72"/>
    <w:rsid w:val="009300DB"/>
    <w:rsid w:val="00930539"/>
    <w:rsid w:val="009314C8"/>
    <w:rsid w:val="00931538"/>
    <w:rsid w:val="00931543"/>
    <w:rsid w:val="00932FF8"/>
    <w:rsid w:val="009333A2"/>
    <w:rsid w:val="009338F5"/>
    <w:rsid w:val="00933B67"/>
    <w:rsid w:val="00934385"/>
    <w:rsid w:val="00934666"/>
    <w:rsid w:val="009359FF"/>
    <w:rsid w:val="00936335"/>
    <w:rsid w:val="009368F4"/>
    <w:rsid w:val="00936DE2"/>
    <w:rsid w:val="00937307"/>
    <w:rsid w:val="00937538"/>
    <w:rsid w:val="00937814"/>
    <w:rsid w:val="00940C30"/>
    <w:rsid w:val="0094187B"/>
    <w:rsid w:val="00941ADF"/>
    <w:rsid w:val="00941D69"/>
    <w:rsid w:val="00942493"/>
    <w:rsid w:val="009427BA"/>
    <w:rsid w:val="00942C4E"/>
    <w:rsid w:val="00943E0F"/>
    <w:rsid w:val="0094421A"/>
    <w:rsid w:val="0094510E"/>
    <w:rsid w:val="00945815"/>
    <w:rsid w:val="00946794"/>
    <w:rsid w:val="0094781E"/>
    <w:rsid w:val="00947D4C"/>
    <w:rsid w:val="00947FF6"/>
    <w:rsid w:val="00950DBD"/>
    <w:rsid w:val="00951523"/>
    <w:rsid w:val="00951816"/>
    <w:rsid w:val="0095185F"/>
    <w:rsid w:val="009536DE"/>
    <w:rsid w:val="00953819"/>
    <w:rsid w:val="00953AAC"/>
    <w:rsid w:val="009543DA"/>
    <w:rsid w:val="00954A17"/>
    <w:rsid w:val="00954A73"/>
    <w:rsid w:val="00955EB0"/>
    <w:rsid w:val="00956BD9"/>
    <w:rsid w:val="009578F0"/>
    <w:rsid w:val="00957D5A"/>
    <w:rsid w:val="0096047E"/>
    <w:rsid w:val="00960CF2"/>
    <w:rsid w:val="0096144F"/>
    <w:rsid w:val="00961729"/>
    <w:rsid w:val="00961995"/>
    <w:rsid w:val="00962288"/>
    <w:rsid w:val="0096493D"/>
    <w:rsid w:val="009653DC"/>
    <w:rsid w:val="00965FAE"/>
    <w:rsid w:val="00966A6A"/>
    <w:rsid w:val="009672CE"/>
    <w:rsid w:val="009676B0"/>
    <w:rsid w:val="00967812"/>
    <w:rsid w:val="00967D26"/>
    <w:rsid w:val="00970B36"/>
    <w:rsid w:val="009711DD"/>
    <w:rsid w:val="00971240"/>
    <w:rsid w:val="0097180E"/>
    <w:rsid w:val="00971CB0"/>
    <w:rsid w:val="00971F11"/>
    <w:rsid w:val="009725F3"/>
    <w:rsid w:val="00973327"/>
    <w:rsid w:val="00973963"/>
    <w:rsid w:val="009751CF"/>
    <w:rsid w:val="00975430"/>
    <w:rsid w:val="00975B3E"/>
    <w:rsid w:val="0097658B"/>
    <w:rsid w:val="0097707F"/>
    <w:rsid w:val="00980B52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7581"/>
    <w:rsid w:val="00987609"/>
    <w:rsid w:val="009877EC"/>
    <w:rsid w:val="009915B5"/>
    <w:rsid w:val="00991794"/>
    <w:rsid w:val="0099240D"/>
    <w:rsid w:val="0099246C"/>
    <w:rsid w:val="009925C2"/>
    <w:rsid w:val="00992883"/>
    <w:rsid w:val="00992A8B"/>
    <w:rsid w:val="00993302"/>
    <w:rsid w:val="0099441E"/>
    <w:rsid w:val="00995918"/>
    <w:rsid w:val="00996281"/>
    <w:rsid w:val="00996885"/>
    <w:rsid w:val="00997169"/>
    <w:rsid w:val="00997DB6"/>
    <w:rsid w:val="009A0C43"/>
    <w:rsid w:val="009A21F7"/>
    <w:rsid w:val="009A2217"/>
    <w:rsid w:val="009A255A"/>
    <w:rsid w:val="009A2977"/>
    <w:rsid w:val="009A3E29"/>
    <w:rsid w:val="009A46B8"/>
    <w:rsid w:val="009A5150"/>
    <w:rsid w:val="009A54B6"/>
    <w:rsid w:val="009A56BA"/>
    <w:rsid w:val="009A6403"/>
    <w:rsid w:val="009A6A06"/>
    <w:rsid w:val="009A6BED"/>
    <w:rsid w:val="009A76CF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1853"/>
    <w:rsid w:val="009C248D"/>
    <w:rsid w:val="009C3619"/>
    <w:rsid w:val="009C4D2A"/>
    <w:rsid w:val="009C64CE"/>
    <w:rsid w:val="009C6610"/>
    <w:rsid w:val="009C75DF"/>
    <w:rsid w:val="009D10B9"/>
    <w:rsid w:val="009D154D"/>
    <w:rsid w:val="009D16A7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B01"/>
    <w:rsid w:val="009E0FBF"/>
    <w:rsid w:val="009E200C"/>
    <w:rsid w:val="009E205D"/>
    <w:rsid w:val="009E2286"/>
    <w:rsid w:val="009E28E9"/>
    <w:rsid w:val="009E2BA1"/>
    <w:rsid w:val="009E2BC7"/>
    <w:rsid w:val="009E3BDB"/>
    <w:rsid w:val="009E3DA7"/>
    <w:rsid w:val="009E3E16"/>
    <w:rsid w:val="009E40EC"/>
    <w:rsid w:val="009E4886"/>
    <w:rsid w:val="009E4ED0"/>
    <w:rsid w:val="009E5BFB"/>
    <w:rsid w:val="009E6FDB"/>
    <w:rsid w:val="009F0354"/>
    <w:rsid w:val="009F09EF"/>
    <w:rsid w:val="009F0BD0"/>
    <w:rsid w:val="009F11A1"/>
    <w:rsid w:val="009F13D4"/>
    <w:rsid w:val="009F30DB"/>
    <w:rsid w:val="009F3163"/>
    <w:rsid w:val="009F3BC0"/>
    <w:rsid w:val="009F4238"/>
    <w:rsid w:val="009F4C83"/>
    <w:rsid w:val="009F5408"/>
    <w:rsid w:val="009F59AC"/>
    <w:rsid w:val="009F5D61"/>
    <w:rsid w:val="009F5DB9"/>
    <w:rsid w:val="009F6200"/>
    <w:rsid w:val="009F6487"/>
    <w:rsid w:val="009F70AD"/>
    <w:rsid w:val="009F72C5"/>
    <w:rsid w:val="009F73CB"/>
    <w:rsid w:val="009F7AB9"/>
    <w:rsid w:val="00A0170E"/>
    <w:rsid w:val="00A01838"/>
    <w:rsid w:val="00A026CD"/>
    <w:rsid w:val="00A0404A"/>
    <w:rsid w:val="00A04825"/>
    <w:rsid w:val="00A061C2"/>
    <w:rsid w:val="00A0632E"/>
    <w:rsid w:val="00A06D9C"/>
    <w:rsid w:val="00A07A49"/>
    <w:rsid w:val="00A10217"/>
    <w:rsid w:val="00A10D9D"/>
    <w:rsid w:val="00A11224"/>
    <w:rsid w:val="00A112E9"/>
    <w:rsid w:val="00A125DB"/>
    <w:rsid w:val="00A12C9D"/>
    <w:rsid w:val="00A13642"/>
    <w:rsid w:val="00A138D8"/>
    <w:rsid w:val="00A13FDA"/>
    <w:rsid w:val="00A14055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864"/>
    <w:rsid w:val="00A228D5"/>
    <w:rsid w:val="00A22ABC"/>
    <w:rsid w:val="00A22F06"/>
    <w:rsid w:val="00A240E1"/>
    <w:rsid w:val="00A242EA"/>
    <w:rsid w:val="00A248AC"/>
    <w:rsid w:val="00A258AB"/>
    <w:rsid w:val="00A2594F"/>
    <w:rsid w:val="00A25DD2"/>
    <w:rsid w:val="00A2615C"/>
    <w:rsid w:val="00A26BB6"/>
    <w:rsid w:val="00A26FB9"/>
    <w:rsid w:val="00A275DF"/>
    <w:rsid w:val="00A310F2"/>
    <w:rsid w:val="00A31BE6"/>
    <w:rsid w:val="00A32118"/>
    <w:rsid w:val="00A35148"/>
    <w:rsid w:val="00A36844"/>
    <w:rsid w:val="00A3749E"/>
    <w:rsid w:val="00A400AA"/>
    <w:rsid w:val="00A404AB"/>
    <w:rsid w:val="00A4261F"/>
    <w:rsid w:val="00A43275"/>
    <w:rsid w:val="00A439F2"/>
    <w:rsid w:val="00A43A76"/>
    <w:rsid w:val="00A43DBA"/>
    <w:rsid w:val="00A4474D"/>
    <w:rsid w:val="00A44CAA"/>
    <w:rsid w:val="00A4715A"/>
    <w:rsid w:val="00A47509"/>
    <w:rsid w:val="00A47D3F"/>
    <w:rsid w:val="00A50687"/>
    <w:rsid w:val="00A50EEB"/>
    <w:rsid w:val="00A50F91"/>
    <w:rsid w:val="00A51564"/>
    <w:rsid w:val="00A5168E"/>
    <w:rsid w:val="00A51A52"/>
    <w:rsid w:val="00A52103"/>
    <w:rsid w:val="00A538D1"/>
    <w:rsid w:val="00A53A09"/>
    <w:rsid w:val="00A5422E"/>
    <w:rsid w:val="00A54271"/>
    <w:rsid w:val="00A54623"/>
    <w:rsid w:val="00A547C5"/>
    <w:rsid w:val="00A54C5B"/>
    <w:rsid w:val="00A54D78"/>
    <w:rsid w:val="00A55011"/>
    <w:rsid w:val="00A55AF1"/>
    <w:rsid w:val="00A55E58"/>
    <w:rsid w:val="00A568E2"/>
    <w:rsid w:val="00A572C3"/>
    <w:rsid w:val="00A57B23"/>
    <w:rsid w:val="00A57FA7"/>
    <w:rsid w:val="00A602AF"/>
    <w:rsid w:val="00A613BF"/>
    <w:rsid w:val="00A6311E"/>
    <w:rsid w:val="00A63492"/>
    <w:rsid w:val="00A64131"/>
    <w:rsid w:val="00A64533"/>
    <w:rsid w:val="00A651D9"/>
    <w:rsid w:val="00A65AC2"/>
    <w:rsid w:val="00A665CA"/>
    <w:rsid w:val="00A6723B"/>
    <w:rsid w:val="00A67A52"/>
    <w:rsid w:val="00A712D4"/>
    <w:rsid w:val="00A716DA"/>
    <w:rsid w:val="00A71AF3"/>
    <w:rsid w:val="00A73078"/>
    <w:rsid w:val="00A73962"/>
    <w:rsid w:val="00A73C0B"/>
    <w:rsid w:val="00A73E1E"/>
    <w:rsid w:val="00A749BD"/>
    <w:rsid w:val="00A757C1"/>
    <w:rsid w:val="00A75CFA"/>
    <w:rsid w:val="00A76779"/>
    <w:rsid w:val="00A769C2"/>
    <w:rsid w:val="00A76DAA"/>
    <w:rsid w:val="00A77BDD"/>
    <w:rsid w:val="00A8003A"/>
    <w:rsid w:val="00A81598"/>
    <w:rsid w:val="00A81B59"/>
    <w:rsid w:val="00A81D8D"/>
    <w:rsid w:val="00A81E51"/>
    <w:rsid w:val="00A820D1"/>
    <w:rsid w:val="00A82874"/>
    <w:rsid w:val="00A83947"/>
    <w:rsid w:val="00A83BA9"/>
    <w:rsid w:val="00A843EA"/>
    <w:rsid w:val="00A857D7"/>
    <w:rsid w:val="00A85E4E"/>
    <w:rsid w:val="00A86B03"/>
    <w:rsid w:val="00A86C3E"/>
    <w:rsid w:val="00A86F2E"/>
    <w:rsid w:val="00A870DE"/>
    <w:rsid w:val="00A87F94"/>
    <w:rsid w:val="00A90CFE"/>
    <w:rsid w:val="00A91583"/>
    <w:rsid w:val="00A91590"/>
    <w:rsid w:val="00A92335"/>
    <w:rsid w:val="00A9246C"/>
    <w:rsid w:val="00A930BC"/>
    <w:rsid w:val="00A939E0"/>
    <w:rsid w:val="00A93EE4"/>
    <w:rsid w:val="00A945A2"/>
    <w:rsid w:val="00A94F70"/>
    <w:rsid w:val="00A955A2"/>
    <w:rsid w:val="00A96AD8"/>
    <w:rsid w:val="00A97CA6"/>
    <w:rsid w:val="00A97D6E"/>
    <w:rsid w:val="00AA034D"/>
    <w:rsid w:val="00AA06A5"/>
    <w:rsid w:val="00AA10FC"/>
    <w:rsid w:val="00AA2642"/>
    <w:rsid w:val="00AA28D7"/>
    <w:rsid w:val="00AA3C97"/>
    <w:rsid w:val="00AA4868"/>
    <w:rsid w:val="00AA59DC"/>
    <w:rsid w:val="00AA653E"/>
    <w:rsid w:val="00AA66E3"/>
    <w:rsid w:val="00AA6849"/>
    <w:rsid w:val="00AA6911"/>
    <w:rsid w:val="00AB05B0"/>
    <w:rsid w:val="00AB0C7B"/>
    <w:rsid w:val="00AB120B"/>
    <w:rsid w:val="00AB2264"/>
    <w:rsid w:val="00AB22AF"/>
    <w:rsid w:val="00AB3CF1"/>
    <w:rsid w:val="00AB4480"/>
    <w:rsid w:val="00AB4AD1"/>
    <w:rsid w:val="00AB4DE9"/>
    <w:rsid w:val="00AB51C9"/>
    <w:rsid w:val="00AB5E4C"/>
    <w:rsid w:val="00AB79BA"/>
    <w:rsid w:val="00AB7FE6"/>
    <w:rsid w:val="00AC003E"/>
    <w:rsid w:val="00AC0878"/>
    <w:rsid w:val="00AC0CA4"/>
    <w:rsid w:val="00AC12A1"/>
    <w:rsid w:val="00AC13CA"/>
    <w:rsid w:val="00AC2206"/>
    <w:rsid w:val="00AC3105"/>
    <w:rsid w:val="00AC3333"/>
    <w:rsid w:val="00AC346C"/>
    <w:rsid w:val="00AC43EC"/>
    <w:rsid w:val="00AC5162"/>
    <w:rsid w:val="00AC58A6"/>
    <w:rsid w:val="00AD1421"/>
    <w:rsid w:val="00AD41BB"/>
    <w:rsid w:val="00AD47B6"/>
    <w:rsid w:val="00AD5047"/>
    <w:rsid w:val="00AD53A6"/>
    <w:rsid w:val="00AD6114"/>
    <w:rsid w:val="00AD6D88"/>
    <w:rsid w:val="00AD6F15"/>
    <w:rsid w:val="00AD72D5"/>
    <w:rsid w:val="00AD79B4"/>
    <w:rsid w:val="00AE0652"/>
    <w:rsid w:val="00AE11D4"/>
    <w:rsid w:val="00AE1681"/>
    <w:rsid w:val="00AE16CA"/>
    <w:rsid w:val="00AE1732"/>
    <w:rsid w:val="00AE19A2"/>
    <w:rsid w:val="00AE23E8"/>
    <w:rsid w:val="00AE2755"/>
    <w:rsid w:val="00AE324A"/>
    <w:rsid w:val="00AE3F8B"/>
    <w:rsid w:val="00AE5262"/>
    <w:rsid w:val="00AE6305"/>
    <w:rsid w:val="00AE66A9"/>
    <w:rsid w:val="00AE6C52"/>
    <w:rsid w:val="00AE71CD"/>
    <w:rsid w:val="00AE75D3"/>
    <w:rsid w:val="00AE7649"/>
    <w:rsid w:val="00AE7784"/>
    <w:rsid w:val="00AE793A"/>
    <w:rsid w:val="00AF03A6"/>
    <w:rsid w:val="00AF0B27"/>
    <w:rsid w:val="00AF0E7E"/>
    <w:rsid w:val="00AF135E"/>
    <w:rsid w:val="00AF1361"/>
    <w:rsid w:val="00AF17D3"/>
    <w:rsid w:val="00AF1854"/>
    <w:rsid w:val="00AF1982"/>
    <w:rsid w:val="00AF1C74"/>
    <w:rsid w:val="00AF3D2A"/>
    <w:rsid w:val="00AF4EB5"/>
    <w:rsid w:val="00AF5BA6"/>
    <w:rsid w:val="00AF5DE9"/>
    <w:rsid w:val="00AF5E9D"/>
    <w:rsid w:val="00AF6176"/>
    <w:rsid w:val="00AF6BDB"/>
    <w:rsid w:val="00AF6BDC"/>
    <w:rsid w:val="00AF7252"/>
    <w:rsid w:val="00AF7FF1"/>
    <w:rsid w:val="00B0000D"/>
    <w:rsid w:val="00B006BB"/>
    <w:rsid w:val="00B00CBD"/>
    <w:rsid w:val="00B01FCD"/>
    <w:rsid w:val="00B02263"/>
    <w:rsid w:val="00B02A11"/>
    <w:rsid w:val="00B04EC3"/>
    <w:rsid w:val="00B05419"/>
    <w:rsid w:val="00B05A50"/>
    <w:rsid w:val="00B07108"/>
    <w:rsid w:val="00B079C9"/>
    <w:rsid w:val="00B10C89"/>
    <w:rsid w:val="00B10E42"/>
    <w:rsid w:val="00B1166C"/>
    <w:rsid w:val="00B11A6B"/>
    <w:rsid w:val="00B12A25"/>
    <w:rsid w:val="00B12A72"/>
    <w:rsid w:val="00B12C12"/>
    <w:rsid w:val="00B12D18"/>
    <w:rsid w:val="00B14A71"/>
    <w:rsid w:val="00B156F3"/>
    <w:rsid w:val="00B17760"/>
    <w:rsid w:val="00B17874"/>
    <w:rsid w:val="00B22C8B"/>
    <w:rsid w:val="00B235F6"/>
    <w:rsid w:val="00B2503F"/>
    <w:rsid w:val="00B2567C"/>
    <w:rsid w:val="00B25BAC"/>
    <w:rsid w:val="00B2632B"/>
    <w:rsid w:val="00B27564"/>
    <w:rsid w:val="00B2788A"/>
    <w:rsid w:val="00B27BF2"/>
    <w:rsid w:val="00B27E14"/>
    <w:rsid w:val="00B30393"/>
    <w:rsid w:val="00B30657"/>
    <w:rsid w:val="00B30E5D"/>
    <w:rsid w:val="00B3109E"/>
    <w:rsid w:val="00B316E5"/>
    <w:rsid w:val="00B31A11"/>
    <w:rsid w:val="00B324E0"/>
    <w:rsid w:val="00B3284F"/>
    <w:rsid w:val="00B34405"/>
    <w:rsid w:val="00B34810"/>
    <w:rsid w:val="00B34848"/>
    <w:rsid w:val="00B34FE9"/>
    <w:rsid w:val="00B35ACC"/>
    <w:rsid w:val="00B375A5"/>
    <w:rsid w:val="00B3773C"/>
    <w:rsid w:val="00B402B1"/>
    <w:rsid w:val="00B4182F"/>
    <w:rsid w:val="00B41ED2"/>
    <w:rsid w:val="00B4315D"/>
    <w:rsid w:val="00B43E2F"/>
    <w:rsid w:val="00B4483A"/>
    <w:rsid w:val="00B45FA4"/>
    <w:rsid w:val="00B46A03"/>
    <w:rsid w:val="00B46BD8"/>
    <w:rsid w:val="00B46DEB"/>
    <w:rsid w:val="00B47B80"/>
    <w:rsid w:val="00B50F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BDC"/>
    <w:rsid w:val="00B61844"/>
    <w:rsid w:val="00B61FD2"/>
    <w:rsid w:val="00B62553"/>
    <w:rsid w:val="00B629E2"/>
    <w:rsid w:val="00B62FB6"/>
    <w:rsid w:val="00B6317C"/>
    <w:rsid w:val="00B63EE0"/>
    <w:rsid w:val="00B63F68"/>
    <w:rsid w:val="00B640F0"/>
    <w:rsid w:val="00B64510"/>
    <w:rsid w:val="00B6525D"/>
    <w:rsid w:val="00B65D96"/>
    <w:rsid w:val="00B65E12"/>
    <w:rsid w:val="00B6648F"/>
    <w:rsid w:val="00B66D62"/>
    <w:rsid w:val="00B67087"/>
    <w:rsid w:val="00B67718"/>
    <w:rsid w:val="00B706F1"/>
    <w:rsid w:val="00B715C8"/>
    <w:rsid w:val="00B71782"/>
    <w:rsid w:val="00B7223F"/>
    <w:rsid w:val="00B72FDA"/>
    <w:rsid w:val="00B7351C"/>
    <w:rsid w:val="00B746CE"/>
    <w:rsid w:val="00B74DC7"/>
    <w:rsid w:val="00B751F7"/>
    <w:rsid w:val="00B7524D"/>
    <w:rsid w:val="00B75875"/>
    <w:rsid w:val="00B76695"/>
    <w:rsid w:val="00B771EA"/>
    <w:rsid w:val="00B77D09"/>
    <w:rsid w:val="00B80C4C"/>
    <w:rsid w:val="00B81B5B"/>
    <w:rsid w:val="00B823F4"/>
    <w:rsid w:val="00B82A1A"/>
    <w:rsid w:val="00B831F3"/>
    <w:rsid w:val="00B8332D"/>
    <w:rsid w:val="00B83C31"/>
    <w:rsid w:val="00B851C7"/>
    <w:rsid w:val="00B85C77"/>
    <w:rsid w:val="00B86648"/>
    <w:rsid w:val="00B87581"/>
    <w:rsid w:val="00B912AB"/>
    <w:rsid w:val="00B919C3"/>
    <w:rsid w:val="00B91C3D"/>
    <w:rsid w:val="00B92D9E"/>
    <w:rsid w:val="00B935B2"/>
    <w:rsid w:val="00B9429B"/>
    <w:rsid w:val="00B9643E"/>
    <w:rsid w:val="00B96CBD"/>
    <w:rsid w:val="00B97B3E"/>
    <w:rsid w:val="00BA00A1"/>
    <w:rsid w:val="00BA00FD"/>
    <w:rsid w:val="00BA0B22"/>
    <w:rsid w:val="00BA254F"/>
    <w:rsid w:val="00BA25E5"/>
    <w:rsid w:val="00BA451C"/>
    <w:rsid w:val="00BA4A81"/>
    <w:rsid w:val="00BA4A8C"/>
    <w:rsid w:val="00BA501A"/>
    <w:rsid w:val="00BA54F5"/>
    <w:rsid w:val="00BA7692"/>
    <w:rsid w:val="00BA76BB"/>
    <w:rsid w:val="00BB0CD4"/>
    <w:rsid w:val="00BB0FC0"/>
    <w:rsid w:val="00BB20EC"/>
    <w:rsid w:val="00BB2CD3"/>
    <w:rsid w:val="00BB4DC4"/>
    <w:rsid w:val="00BB50B1"/>
    <w:rsid w:val="00BB5D10"/>
    <w:rsid w:val="00BB624C"/>
    <w:rsid w:val="00BB68C6"/>
    <w:rsid w:val="00BB69B7"/>
    <w:rsid w:val="00BB6BB9"/>
    <w:rsid w:val="00BB6FCB"/>
    <w:rsid w:val="00BB7794"/>
    <w:rsid w:val="00BB7D27"/>
    <w:rsid w:val="00BC049A"/>
    <w:rsid w:val="00BC1F0A"/>
    <w:rsid w:val="00BC2687"/>
    <w:rsid w:val="00BC2E55"/>
    <w:rsid w:val="00BC4111"/>
    <w:rsid w:val="00BC58E6"/>
    <w:rsid w:val="00BC5D99"/>
    <w:rsid w:val="00BC602C"/>
    <w:rsid w:val="00BC6C94"/>
    <w:rsid w:val="00BC6D3B"/>
    <w:rsid w:val="00BC71E2"/>
    <w:rsid w:val="00BD01ED"/>
    <w:rsid w:val="00BD020E"/>
    <w:rsid w:val="00BD069F"/>
    <w:rsid w:val="00BD088E"/>
    <w:rsid w:val="00BD11C5"/>
    <w:rsid w:val="00BD24E2"/>
    <w:rsid w:val="00BD2D68"/>
    <w:rsid w:val="00BD2DC8"/>
    <w:rsid w:val="00BD3124"/>
    <w:rsid w:val="00BD3386"/>
    <w:rsid w:val="00BD361A"/>
    <w:rsid w:val="00BD3B76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FE0"/>
    <w:rsid w:val="00BE00F7"/>
    <w:rsid w:val="00BE072E"/>
    <w:rsid w:val="00BE0F35"/>
    <w:rsid w:val="00BE17B3"/>
    <w:rsid w:val="00BE1CC2"/>
    <w:rsid w:val="00BE24BC"/>
    <w:rsid w:val="00BE2A53"/>
    <w:rsid w:val="00BE2DA8"/>
    <w:rsid w:val="00BE2E3C"/>
    <w:rsid w:val="00BE36E8"/>
    <w:rsid w:val="00BE375A"/>
    <w:rsid w:val="00BE3F01"/>
    <w:rsid w:val="00BE479E"/>
    <w:rsid w:val="00BE5491"/>
    <w:rsid w:val="00BE6C19"/>
    <w:rsid w:val="00BE6E55"/>
    <w:rsid w:val="00BE7ED3"/>
    <w:rsid w:val="00BF056A"/>
    <w:rsid w:val="00BF0685"/>
    <w:rsid w:val="00BF082A"/>
    <w:rsid w:val="00BF157C"/>
    <w:rsid w:val="00BF2AB6"/>
    <w:rsid w:val="00BF4D7E"/>
    <w:rsid w:val="00BF74A9"/>
    <w:rsid w:val="00BF7B86"/>
    <w:rsid w:val="00C00211"/>
    <w:rsid w:val="00C00776"/>
    <w:rsid w:val="00C00FBA"/>
    <w:rsid w:val="00C03137"/>
    <w:rsid w:val="00C0568C"/>
    <w:rsid w:val="00C059A5"/>
    <w:rsid w:val="00C0691D"/>
    <w:rsid w:val="00C06C9F"/>
    <w:rsid w:val="00C079C3"/>
    <w:rsid w:val="00C103F8"/>
    <w:rsid w:val="00C1074F"/>
    <w:rsid w:val="00C1114A"/>
    <w:rsid w:val="00C11371"/>
    <w:rsid w:val="00C1175A"/>
    <w:rsid w:val="00C11DE8"/>
    <w:rsid w:val="00C1283E"/>
    <w:rsid w:val="00C12C28"/>
    <w:rsid w:val="00C16036"/>
    <w:rsid w:val="00C172DE"/>
    <w:rsid w:val="00C174E3"/>
    <w:rsid w:val="00C17799"/>
    <w:rsid w:val="00C17D2A"/>
    <w:rsid w:val="00C17F6B"/>
    <w:rsid w:val="00C2008C"/>
    <w:rsid w:val="00C20650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5420"/>
    <w:rsid w:val="00C271BA"/>
    <w:rsid w:val="00C27384"/>
    <w:rsid w:val="00C27B84"/>
    <w:rsid w:val="00C30E16"/>
    <w:rsid w:val="00C3100B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F7E"/>
    <w:rsid w:val="00C400CD"/>
    <w:rsid w:val="00C402E7"/>
    <w:rsid w:val="00C40BF4"/>
    <w:rsid w:val="00C4127B"/>
    <w:rsid w:val="00C413F1"/>
    <w:rsid w:val="00C4307D"/>
    <w:rsid w:val="00C43C2A"/>
    <w:rsid w:val="00C44159"/>
    <w:rsid w:val="00C44792"/>
    <w:rsid w:val="00C45319"/>
    <w:rsid w:val="00C45969"/>
    <w:rsid w:val="00C460BE"/>
    <w:rsid w:val="00C4659D"/>
    <w:rsid w:val="00C47A5A"/>
    <w:rsid w:val="00C47BB4"/>
    <w:rsid w:val="00C47E87"/>
    <w:rsid w:val="00C50117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61EF"/>
    <w:rsid w:val="00C561F3"/>
    <w:rsid w:val="00C56D7A"/>
    <w:rsid w:val="00C56D81"/>
    <w:rsid w:val="00C57287"/>
    <w:rsid w:val="00C57B6E"/>
    <w:rsid w:val="00C60A25"/>
    <w:rsid w:val="00C60CA7"/>
    <w:rsid w:val="00C60F44"/>
    <w:rsid w:val="00C616E1"/>
    <w:rsid w:val="00C61A4D"/>
    <w:rsid w:val="00C644E0"/>
    <w:rsid w:val="00C64874"/>
    <w:rsid w:val="00C64DB1"/>
    <w:rsid w:val="00C65182"/>
    <w:rsid w:val="00C6535D"/>
    <w:rsid w:val="00C657FB"/>
    <w:rsid w:val="00C65EF8"/>
    <w:rsid w:val="00C66A33"/>
    <w:rsid w:val="00C66FF1"/>
    <w:rsid w:val="00C67E30"/>
    <w:rsid w:val="00C709AB"/>
    <w:rsid w:val="00C70CA4"/>
    <w:rsid w:val="00C70FA1"/>
    <w:rsid w:val="00C71099"/>
    <w:rsid w:val="00C719F4"/>
    <w:rsid w:val="00C72253"/>
    <w:rsid w:val="00C72CDE"/>
    <w:rsid w:val="00C73814"/>
    <w:rsid w:val="00C741B5"/>
    <w:rsid w:val="00C74BB5"/>
    <w:rsid w:val="00C74CC5"/>
    <w:rsid w:val="00C758A4"/>
    <w:rsid w:val="00C75DE1"/>
    <w:rsid w:val="00C75ED9"/>
    <w:rsid w:val="00C76BE9"/>
    <w:rsid w:val="00C76EDD"/>
    <w:rsid w:val="00C76FB1"/>
    <w:rsid w:val="00C77595"/>
    <w:rsid w:val="00C775D0"/>
    <w:rsid w:val="00C77C22"/>
    <w:rsid w:val="00C77F0B"/>
    <w:rsid w:val="00C80153"/>
    <w:rsid w:val="00C80432"/>
    <w:rsid w:val="00C80434"/>
    <w:rsid w:val="00C80A9B"/>
    <w:rsid w:val="00C81B0E"/>
    <w:rsid w:val="00C82223"/>
    <w:rsid w:val="00C826D7"/>
    <w:rsid w:val="00C83402"/>
    <w:rsid w:val="00C8414D"/>
    <w:rsid w:val="00C84826"/>
    <w:rsid w:val="00C849E5"/>
    <w:rsid w:val="00C84F84"/>
    <w:rsid w:val="00C85C25"/>
    <w:rsid w:val="00C85F04"/>
    <w:rsid w:val="00C8677A"/>
    <w:rsid w:val="00C87002"/>
    <w:rsid w:val="00C87C6B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5A22"/>
    <w:rsid w:val="00C96760"/>
    <w:rsid w:val="00C97973"/>
    <w:rsid w:val="00C97A13"/>
    <w:rsid w:val="00CA0097"/>
    <w:rsid w:val="00CA0332"/>
    <w:rsid w:val="00CA125E"/>
    <w:rsid w:val="00CA185F"/>
    <w:rsid w:val="00CA1E9F"/>
    <w:rsid w:val="00CA1EC5"/>
    <w:rsid w:val="00CA1F3E"/>
    <w:rsid w:val="00CA1FBA"/>
    <w:rsid w:val="00CA3C36"/>
    <w:rsid w:val="00CA4139"/>
    <w:rsid w:val="00CA4BC7"/>
    <w:rsid w:val="00CA4E6F"/>
    <w:rsid w:val="00CA5203"/>
    <w:rsid w:val="00CA587E"/>
    <w:rsid w:val="00CA69AD"/>
    <w:rsid w:val="00CA6ACF"/>
    <w:rsid w:val="00CA734F"/>
    <w:rsid w:val="00CA7480"/>
    <w:rsid w:val="00CA79B3"/>
    <w:rsid w:val="00CB04AC"/>
    <w:rsid w:val="00CB0A12"/>
    <w:rsid w:val="00CB120B"/>
    <w:rsid w:val="00CB16AD"/>
    <w:rsid w:val="00CB240B"/>
    <w:rsid w:val="00CB3078"/>
    <w:rsid w:val="00CB40C8"/>
    <w:rsid w:val="00CB41E0"/>
    <w:rsid w:val="00CB4383"/>
    <w:rsid w:val="00CB45AE"/>
    <w:rsid w:val="00CB5B75"/>
    <w:rsid w:val="00CB5E59"/>
    <w:rsid w:val="00CB5F84"/>
    <w:rsid w:val="00CB7F3D"/>
    <w:rsid w:val="00CC106D"/>
    <w:rsid w:val="00CC1519"/>
    <w:rsid w:val="00CC31A3"/>
    <w:rsid w:val="00CC3D4C"/>
    <w:rsid w:val="00CC5013"/>
    <w:rsid w:val="00CC5124"/>
    <w:rsid w:val="00CC556C"/>
    <w:rsid w:val="00CC55D6"/>
    <w:rsid w:val="00CC56C0"/>
    <w:rsid w:val="00CC58FE"/>
    <w:rsid w:val="00CC59EF"/>
    <w:rsid w:val="00CC5E9B"/>
    <w:rsid w:val="00CC6800"/>
    <w:rsid w:val="00CC6B2C"/>
    <w:rsid w:val="00CC7419"/>
    <w:rsid w:val="00CC789A"/>
    <w:rsid w:val="00CD06BE"/>
    <w:rsid w:val="00CD07CA"/>
    <w:rsid w:val="00CD0806"/>
    <w:rsid w:val="00CD0ECF"/>
    <w:rsid w:val="00CD2E14"/>
    <w:rsid w:val="00CD3507"/>
    <w:rsid w:val="00CD3994"/>
    <w:rsid w:val="00CD3C0D"/>
    <w:rsid w:val="00CD3E35"/>
    <w:rsid w:val="00CD4062"/>
    <w:rsid w:val="00CD46E4"/>
    <w:rsid w:val="00CD47BE"/>
    <w:rsid w:val="00CD5307"/>
    <w:rsid w:val="00CD5361"/>
    <w:rsid w:val="00CD5814"/>
    <w:rsid w:val="00CD62EC"/>
    <w:rsid w:val="00CD6D09"/>
    <w:rsid w:val="00CD729A"/>
    <w:rsid w:val="00CD7E00"/>
    <w:rsid w:val="00CE0FA5"/>
    <w:rsid w:val="00CE121F"/>
    <w:rsid w:val="00CE185F"/>
    <w:rsid w:val="00CE25F9"/>
    <w:rsid w:val="00CE2D18"/>
    <w:rsid w:val="00CE47F7"/>
    <w:rsid w:val="00CE48B9"/>
    <w:rsid w:val="00CE498D"/>
    <w:rsid w:val="00CE5721"/>
    <w:rsid w:val="00CE67B6"/>
    <w:rsid w:val="00CE7064"/>
    <w:rsid w:val="00CF04B8"/>
    <w:rsid w:val="00CF04D4"/>
    <w:rsid w:val="00CF10A9"/>
    <w:rsid w:val="00CF11D9"/>
    <w:rsid w:val="00CF1527"/>
    <w:rsid w:val="00CF177A"/>
    <w:rsid w:val="00CF1CB9"/>
    <w:rsid w:val="00CF212A"/>
    <w:rsid w:val="00CF27D8"/>
    <w:rsid w:val="00CF315C"/>
    <w:rsid w:val="00CF41F9"/>
    <w:rsid w:val="00CF45A2"/>
    <w:rsid w:val="00CF47B5"/>
    <w:rsid w:val="00CF4A7F"/>
    <w:rsid w:val="00CF5BF9"/>
    <w:rsid w:val="00CF606E"/>
    <w:rsid w:val="00CF6C48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353C"/>
    <w:rsid w:val="00D0440B"/>
    <w:rsid w:val="00D046AE"/>
    <w:rsid w:val="00D0487D"/>
    <w:rsid w:val="00D04E8F"/>
    <w:rsid w:val="00D04F07"/>
    <w:rsid w:val="00D055E8"/>
    <w:rsid w:val="00D06AE1"/>
    <w:rsid w:val="00D07070"/>
    <w:rsid w:val="00D07F5D"/>
    <w:rsid w:val="00D10D1F"/>
    <w:rsid w:val="00D110AA"/>
    <w:rsid w:val="00D120A6"/>
    <w:rsid w:val="00D1219A"/>
    <w:rsid w:val="00D12832"/>
    <w:rsid w:val="00D12BA8"/>
    <w:rsid w:val="00D12DBD"/>
    <w:rsid w:val="00D1389A"/>
    <w:rsid w:val="00D141F4"/>
    <w:rsid w:val="00D142A4"/>
    <w:rsid w:val="00D14773"/>
    <w:rsid w:val="00D151E3"/>
    <w:rsid w:val="00D16453"/>
    <w:rsid w:val="00D169A3"/>
    <w:rsid w:val="00D16C23"/>
    <w:rsid w:val="00D1733F"/>
    <w:rsid w:val="00D17EC8"/>
    <w:rsid w:val="00D20045"/>
    <w:rsid w:val="00D208D6"/>
    <w:rsid w:val="00D21548"/>
    <w:rsid w:val="00D21A06"/>
    <w:rsid w:val="00D21FF9"/>
    <w:rsid w:val="00D22289"/>
    <w:rsid w:val="00D22CE3"/>
    <w:rsid w:val="00D23565"/>
    <w:rsid w:val="00D23C38"/>
    <w:rsid w:val="00D242A9"/>
    <w:rsid w:val="00D244ED"/>
    <w:rsid w:val="00D2486A"/>
    <w:rsid w:val="00D25FC3"/>
    <w:rsid w:val="00D274CE"/>
    <w:rsid w:val="00D278DE"/>
    <w:rsid w:val="00D27AD5"/>
    <w:rsid w:val="00D3096B"/>
    <w:rsid w:val="00D3097C"/>
    <w:rsid w:val="00D30D51"/>
    <w:rsid w:val="00D31954"/>
    <w:rsid w:val="00D31BD7"/>
    <w:rsid w:val="00D325C3"/>
    <w:rsid w:val="00D327A9"/>
    <w:rsid w:val="00D32CC0"/>
    <w:rsid w:val="00D33038"/>
    <w:rsid w:val="00D338E0"/>
    <w:rsid w:val="00D344F1"/>
    <w:rsid w:val="00D35942"/>
    <w:rsid w:val="00D36357"/>
    <w:rsid w:val="00D36B76"/>
    <w:rsid w:val="00D40DBD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7D6"/>
    <w:rsid w:val="00D44B56"/>
    <w:rsid w:val="00D4513C"/>
    <w:rsid w:val="00D456D1"/>
    <w:rsid w:val="00D45832"/>
    <w:rsid w:val="00D46056"/>
    <w:rsid w:val="00D46B4A"/>
    <w:rsid w:val="00D50678"/>
    <w:rsid w:val="00D50D3E"/>
    <w:rsid w:val="00D50DAA"/>
    <w:rsid w:val="00D5194B"/>
    <w:rsid w:val="00D519F2"/>
    <w:rsid w:val="00D526F3"/>
    <w:rsid w:val="00D527EC"/>
    <w:rsid w:val="00D5281D"/>
    <w:rsid w:val="00D52EBB"/>
    <w:rsid w:val="00D54D9B"/>
    <w:rsid w:val="00D55389"/>
    <w:rsid w:val="00D55D98"/>
    <w:rsid w:val="00D56098"/>
    <w:rsid w:val="00D56778"/>
    <w:rsid w:val="00D56968"/>
    <w:rsid w:val="00D60770"/>
    <w:rsid w:val="00D60AA5"/>
    <w:rsid w:val="00D61032"/>
    <w:rsid w:val="00D61071"/>
    <w:rsid w:val="00D6159C"/>
    <w:rsid w:val="00D616A3"/>
    <w:rsid w:val="00D62B1D"/>
    <w:rsid w:val="00D62DC1"/>
    <w:rsid w:val="00D63417"/>
    <w:rsid w:val="00D6361D"/>
    <w:rsid w:val="00D636AD"/>
    <w:rsid w:val="00D63D20"/>
    <w:rsid w:val="00D640E7"/>
    <w:rsid w:val="00D64287"/>
    <w:rsid w:val="00D65C89"/>
    <w:rsid w:val="00D6744F"/>
    <w:rsid w:val="00D67DA4"/>
    <w:rsid w:val="00D67DD3"/>
    <w:rsid w:val="00D7042E"/>
    <w:rsid w:val="00D706DA"/>
    <w:rsid w:val="00D71931"/>
    <w:rsid w:val="00D71CD6"/>
    <w:rsid w:val="00D72FF9"/>
    <w:rsid w:val="00D730A5"/>
    <w:rsid w:val="00D730A6"/>
    <w:rsid w:val="00D73687"/>
    <w:rsid w:val="00D7405A"/>
    <w:rsid w:val="00D741B9"/>
    <w:rsid w:val="00D74405"/>
    <w:rsid w:val="00D7458F"/>
    <w:rsid w:val="00D75799"/>
    <w:rsid w:val="00D761F4"/>
    <w:rsid w:val="00D764E5"/>
    <w:rsid w:val="00D771E4"/>
    <w:rsid w:val="00D7725F"/>
    <w:rsid w:val="00D77A48"/>
    <w:rsid w:val="00D77B82"/>
    <w:rsid w:val="00D77CBB"/>
    <w:rsid w:val="00D807DF"/>
    <w:rsid w:val="00D80D43"/>
    <w:rsid w:val="00D80FB7"/>
    <w:rsid w:val="00D815C5"/>
    <w:rsid w:val="00D822EB"/>
    <w:rsid w:val="00D823DD"/>
    <w:rsid w:val="00D82A45"/>
    <w:rsid w:val="00D83845"/>
    <w:rsid w:val="00D846B1"/>
    <w:rsid w:val="00D846D2"/>
    <w:rsid w:val="00D85624"/>
    <w:rsid w:val="00D856C4"/>
    <w:rsid w:val="00D8573B"/>
    <w:rsid w:val="00D862D2"/>
    <w:rsid w:val="00D870C3"/>
    <w:rsid w:val="00D87935"/>
    <w:rsid w:val="00D87AA9"/>
    <w:rsid w:val="00D87B55"/>
    <w:rsid w:val="00D87DD3"/>
    <w:rsid w:val="00D909D7"/>
    <w:rsid w:val="00D90F8E"/>
    <w:rsid w:val="00D910F8"/>
    <w:rsid w:val="00D91DCB"/>
    <w:rsid w:val="00D92189"/>
    <w:rsid w:val="00D92F8F"/>
    <w:rsid w:val="00D945E4"/>
    <w:rsid w:val="00D957F0"/>
    <w:rsid w:val="00D966ED"/>
    <w:rsid w:val="00D9752D"/>
    <w:rsid w:val="00DA3A43"/>
    <w:rsid w:val="00DA3FD3"/>
    <w:rsid w:val="00DA560A"/>
    <w:rsid w:val="00DA57A3"/>
    <w:rsid w:val="00DA619A"/>
    <w:rsid w:val="00DA640F"/>
    <w:rsid w:val="00DA683B"/>
    <w:rsid w:val="00DA7790"/>
    <w:rsid w:val="00DB03FD"/>
    <w:rsid w:val="00DB1029"/>
    <w:rsid w:val="00DB17B1"/>
    <w:rsid w:val="00DB3402"/>
    <w:rsid w:val="00DB417D"/>
    <w:rsid w:val="00DB4C09"/>
    <w:rsid w:val="00DB598F"/>
    <w:rsid w:val="00DB5A71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CB9"/>
    <w:rsid w:val="00DC2D63"/>
    <w:rsid w:val="00DC2DDF"/>
    <w:rsid w:val="00DC32A2"/>
    <w:rsid w:val="00DC3E2C"/>
    <w:rsid w:val="00DC3F77"/>
    <w:rsid w:val="00DC4B86"/>
    <w:rsid w:val="00DC4C08"/>
    <w:rsid w:val="00DC6810"/>
    <w:rsid w:val="00DC6B1F"/>
    <w:rsid w:val="00DC6BC0"/>
    <w:rsid w:val="00DC6BEB"/>
    <w:rsid w:val="00DC74F9"/>
    <w:rsid w:val="00DC75D0"/>
    <w:rsid w:val="00DC7658"/>
    <w:rsid w:val="00DC7732"/>
    <w:rsid w:val="00DC7CD3"/>
    <w:rsid w:val="00DD13E3"/>
    <w:rsid w:val="00DD1A1D"/>
    <w:rsid w:val="00DD1D43"/>
    <w:rsid w:val="00DD1F3D"/>
    <w:rsid w:val="00DD31B9"/>
    <w:rsid w:val="00DD3645"/>
    <w:rsid w:val="00DD3AD6"/>
    <w:rsid w:val="00DD3C52"/>
    <w:rsid w:val="00DD417D"/>
    <w:rsid w:val="00DD644C"/>
    <w:rsid w:val="00DE053F"/>
    <w:rsid w:val="00DE0716"/>
    <w:rsid w:val="00DE081A"/>
    <w:rsid w:val="00DE10F4"/>
    <w:rsid w:val="00DE137D"/>
    <w:rsid w:val="00DE1853"/>
    <w:rsid w:val="00DE251B"/>
    <w:rsid w:val="00DE2838"/>
    <w:rsid w:val="00DE2A93"/>
    <w:rsid w:val="00DE2ACD"/>
    <w:rsid w:val="00DE2DFC"/>
    <w:rsid w:val="00DE2E3D"/>
    <w:rsid w:val="00DE2FED"/>
    <w:rsid w:val="00DE302C"/>
    <w:rsid w:val="00DE37DD"/>
    <w:rsid w:val="00DE40C4"/>
    <w:rsid w:val="00DE59C0"/>
    <w:rsid w:val="00DE5C42"/>
    <w:rsid w:val="00DE7FF7"/>
    <w:rsid w:val="00DF0517"/>
    <w:rsid w:val="00DF0B91"/>
    <w:rsid w:val="00DF11B7"/>
    <w:rsid w:val="00DF15A0"/>
    <w:rsid w:val="00DF1876"/>
    <w:rsid w:val="00DF19A7"/>
    <w:rsid w:val="00DF207B"/>
    <w:rsid w:val="00DF21C8"/>
    <w:rsid w:val="00DF2932"/>
    <w:rsid w:val="00DF2E70"/>
    <w:rsid w:val="00DF2F8A"/>
    <w:rsid w:val="00DF30A1"/>
    <w:rsid w:val="00DF389D"/>
    <w:rsid w:val="00DF3EDE"/>
    <w:rsid w:val="00DF4865"/>
    <w:rsid w:val="00DF4E65"/>
    <w:rsid w:val="00DF5346"/>
    <w:rsid w:val="00DF5CB2"/>
    <w:rsid w:val="00DF747C"/>
    <w:rsid w:val="00E002B8"/>
    <w:rsid w:val="00E00DDD"/>
    <w:rsid w:val="00E02DE8"/>
    <w:rsid w:val="00E02E39"/>
    <w:rsid w:val="00E04FF9"/>
    <w:rsid w:val="00E05C61"/>
    <w:rsid w:val="00E06897"/>
    <w:rsid w:val="00E06A18"/>
    <w:rsid w:val="00E06D5F"/>
    <w:rsid w:val="00E07016"/>
    <w:rsid w:val="00E074A3"/>
    <w:rsid w:val="00E111AE"/>
    <w:rsid w:val="00E11DFE"/>
    <w:rsid w:val="00E12A2F"/>
    <w:rsid w:val="00E12BAD"/>
    <w:rsid w:val="00E13293"/>
    <w:rsid w:val="00E14CAF"/>
    <w:rsid w:val="00E150D7"/>
    <w:rsid w:val="00E15315"/>
    <w:rsid w:val="00E15518"/>
    <w:rsid w:val="00E155D4"/>
    <w:rsid w:val="00E15D6F"/>
    <w:rsid w:val="00E16657"/>
    <w:rsid w:val="00E16AB0"/>
    <w:rsid w:val="00E21476"/>
    <w:rsid w:val="00E22174"/>
    <w:rsid w:val="00E22ED9"/>
    <w:rsid w:val="00E22FB7"/>
    <w:rsid w:val="00E232E8"/>
    <w:rsid w:val="00E25592"/>
    <w:rsid w:val="00E25B36"/>
    <w:rsid w:val="00E262B0"/>
    <w:rsid w:val="00E26C9F"/>
    <w:rsid w:val="00E272A0"/>
    <w:rsid w:val="00E27BE6"/>
    <w:rsid w:val="00E27C64"/>
    <w:rsid w:val="00E30219"/>
    <w:rsid w:val="00E307FD"/>
    <w:rsid w:val="00E30A97"/>
    <w:rsid w:val="00E31DC5"/>
    <w:rsid w:val="00E33532"/>
    <w:rsid w:val="00E3354B"/>
    <w:rsid w:val="00E339DA"/>
    <w:rsid w:val="00E3424C"/>
    <w:rsid w:val="00E343DB"/>
    <w:rsid w:val="00E344FA"/>
    <w:rsid w:val="00E34C3F"/>
    <w:rsid w:val="00E358FB"/>
    <w:rsid w:val="00E366E6"/>
    <w:rsid w:val="00E36A3C"/>
    <w:rsid w:val="00E36E0F"/>
    <w:rsid w:val="00E376BC"/>
    <w:rsid w:val="00E376EE"/>
    <w:rsid w:val="00E37830"/>
    <w:rsid w:val="00E37AB4"/>
    <w:rsid w:val="00E40D65"/>
    <w:rsid w:val="00E410D5"/>
    <w:rsid w:val="00E4285F"/>
    <w:rsid w:val="00E43458"/>
    <w:rsid w:val="00E43AA4"/>
    <w:rsid w:val="00E44369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2859"/>
    <w:rsid w:val="00E54178"/>
    <w:rsid w:val="00E54AC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F6A"/>
    <w:rsid w:val="00E614F9"/>
    <w:rsid w:val="00E6169E"/>
    <w:rsid w:val="00E62A57"/>
    <w:rsid w:val="00E62F1A"/>
    <w:rsid w:val="00E63184"/>
    <w:rsid w:val="00E6356A"/>
    <w:rsid w:val="00E63C25"/>
    <w:rsid w:val="00E63DBB"/>
    <w:rsid w:val="00E64373"/>
    <w:rsid w:val="00E647B2"/>
    <w:rsid w:val="00E64ECE"/>
    <w:rsid w:val="00E64FE8"/>
    <w:rsid w:val="00E65375"/>
    <w:rsid w:val="00E6562B"/>
    <w:rsid w:val="00E65BCC"/>
    <w:rsid w:val="00E65EB8"/>
    <w:rsid w:val="00E661DE"/>
    <w:rsid w:val="00E67D1D"/>
    <w:rsid w:val="00E7018F"/>
    <w:rsid w:val="00E70AC5"/>
    <w:rsid w:val="00E70DEB"/>
    <w:rsid w:val="00E71084"/>
    <w:rsid w:val="00E71098"/>
    <w:rsid w:val="00E723BC"/>
    <w:rsid w:val="00E726CD"/>
    <w:rsid w:val="00E72B6D"/>
    <w:rsid w:val="00E72E31"/>
    <w:rsid w:val="00E73480"/>
    <w:rsid w:val="00E7380F"/>
    <w:rsid w:val="00E73913"/>
    <w:rsid w:val="00E73AB0"/>
    <w:rsid w:val="00E73FAD"/>
    <w:rsid w:val="00E747EF"/>
    <w:rsid w:val="00E74D72"/>
    <w:rsid w:val="00E75076"/>
    <w:rsid w:val="00E753E2"/>
    <w:rsid w:val="00E75C36"/>
    <w:rsid w:val="00E75CF3"/>
    <w:rsid w:val="00E75E75"/>
    <w:rsid w:val="00E75EAC"/>
    <w:rsid w:val="00E76345"/>
    <w:rsid w:val="00E76DE0"/>
    <w:rsid w:val="00E7709F"/>
    <w:rsid w:val="00E7794A"/>
    <w:rsid w:val="00E77A42"/>
    <w:rsid w:val="00E80030"/>
    <w:rsid w:val="00E813AF"/>
    <w:rsid w:val="00E81817"/>
    <w:rsid w:val="00E81DCC"/>
    <w:rsid w:val="00E81DF5"/>
    <w:rsid w:val="00E8220F"/>
    <w:rsid w:val="00E82F25"/>
    <w:rsid w:val="00E83082"/>
    <w:rsid w:val="00E84291"/>
    <w:rsid w:val="00E849F1"/>
    <w:rsid w:val="00E85677"/>
    <w:rsid w:val="00E869CA"/>
    <w:rsid w:val="00E87375"/>
    <w:rsid w:val="00E87543"/>
    <w:rsid w:val="00E90859"/>
    <w:rsid w:val="00E92DB2"/>
    <w:rsid w:val="00E932CF"/>
    <w:rsid w:val="00E93968"/>
    <w:rsid w:val="00E95382"/>
    <w:rsid w:val="00E95CBA"/>
    <w:rsid w:val="00E9606D"/>
    <w:rsid w:val="00E97975"/>
    <w:rsid w:val="00EA01DC"/>
    <w:rsid w:val="00EA0DD3"/>
    <w:rsid w:val="00EA16B7"/>
    <w:rsid w:val="00EA1890"/>
    <w:rsid w:val="00EA1CE4"/>
    <w:rsid w:val="00EA24EE"/>
    <w:rsid w:val="00EA2F38"/>
    <w:rsid w:val="00EA3CDE"/>
    <w:rsid w:val="00EA5022"/>
    <w:rsid w:val="00EA5C36"/>
    <w:rsid w:val="00EA5C47"/>
    <w:rsid w:val="00EA5D3B"/>
    <w:rsid w:val="00EA70CA"/>
    <w:rsid w:val="00EA7545"/>
    <w:rsid w:val="00EA795B"/>
    <w:rsid w:val="00EA7EA4"/>
    <w:rsid w:val="00EB0535"/>
    <w:rsid w:val="00EB059D"/>
    <w:rsid w:val="00EB1639"/>
    <w:rsid w:val="00EB1771"/>
    <w:rsid w:val="00EB1BED"/>
    <w:rsid w:val="00EB1DAB"/>
    <w:rsid w:val="00EB24A3"/>
    <w:rsid w:val="00EB292D"/>
    <w:rsid w:val="00EB2BEB"/>
    <w:rsid w:val="00EB33CD"/>
    <w:rsid w:val="00EB3EB6"/>
    <w:rsid w:val="00EB4361"/>
    <w:rsid w:val="00EB4421"/>
    <w:rsid w:val="00EB4D55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150"/>
    <w:rsid w:val="00EC0694"/>
    <w:rsid w:val="00EC1824"/>
    <w:rsid w:val="00EC2359"/>
    <w:rsid w:val="00EC5206"/>
    <w:rsid w:val="00EC58D5"/>
    <w:rsid w:val="00EC6102"/>
    <w:rsid w:val="00EC67D8"/>
    <w:rsid w:val="00EC6B04"/>
    <w:rsid w:val="00EC7298"/>
    <w:rsid w:val="00EC73AB"/>
    <w:rsid w:val="00EC758B"/>
    <w:rsid w:val="00EC79E0"/>
    <w:rsid w:val="00ED16D2"/>
    <w:rsid w:val="00ED1810"/>
    <w:rsid w:val="00ED2489"/>
    <w:rsid w:val="00ED4980"/>
    <w:rsid w:val="00ED4AB6"/>
    <w:rsid w:val="00ED5166"/>
    <w:rsid w:val="00ED68C3"/>
    <w:rsid w:val="00ED714E"/>
    <w:rsid w:val="00EE005F"/>
    <w:rsid w:val="00EE0972"/>
    <w:rsid w:val="00EE1470"/>
    <w:rsid w:val="00EE1E65"/>
    <w:rsid w:val="00EE2203"/>
    <w:rsid w:val="00EE2910"/>
    <w:rsid w:val="00EE2CAE"/>
    <w:rsid w:val="00EE30F0"/>
    <w:rsid w:val="00EE31A2"/>
    <w:rsid w:val="00EE31CC"/>
    <w:rsid w:val="00EE320E"/>
    <w:rsid w:val="00EE3BCF"/>
    <w:rsid w:val="00EE4F65"/>
    <w:rsid w:val="00EE6608"/>
    <w:rsid w:val="00EE7559"/>
    <w:rsid w:val="00EE7766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F8C"/>
    <w:rsid w:val="00EF547E"/>
    <w:rsid w:val="00EF57A2"/>
    <w:rsid w:val="00EF5C00"/>
    <w:rsid w:val="00EF5E08"/>
    <w:rsid w:val="00EF686E"/>
    <w:rsid w:val="00EF6CCE"/>
    <w:rsid w:val="00EF7200"/>
    <w:rsid w:val="00EF72E0"/>
    <w:rsid w:val="00EF77E5"/>
    <w:rsid w:val="00EF7C29"/>
    <w:rsid w:val="00F00F88"/>
    <w:rsid w:val="00F03E51"/>
    <w:rsid w:val="00F0454E"/>
    <w:rsid w:val="00F0456C"/>
    <w:rsid w:val="00F04655"/>
    <w:rsid w:val="00F04E30"/>
    <w:rsid w:val="00F04EC1"/>
    <w:rsid w:val="00F04F4B"/>
    <w:rsid w:val="00F05069"/>
    <w:rsid w:val="00F05237"/>
    <w:rsid w:val="00F05385"/>
    <w:rsid w:val="00F05C90"/>
    <w:rsid w:val="00F06458"/>
    <w:rsid w:val="00F067ED"/>
    <w:rsid w:val="00F070F7"/>
    <w:rsid w:val="00F07C2E"/>
    <w:rsid w:val="00F07C95"/>
    <w:rsid w:val="00F10127"/>
    <w:rsid w:val="00F108A3"/>
    <w:rsid w:val="00F12870"/>
    <w:rsid w:val="00F131D3"/>
    <w:rsid w:val="00F1343C"/>
    <w:rsid w:val="00F13C5B"/>
    <w:rsid w:val="00F1415D"/>
    <w:rsid w:val="00F1553E"/>
    <w:rsid w:val="00F15727"/>
    <w:rsid w:val="00F158DB"/>
    <w:rsid w:val="00F1613E"/>
    <w:rsid w:val="00F17519"/>
    <w:rsid w:val="00F17C4D"/>
    <w:rsid w:val="00F21132"/>
    <w:rsid w:val="00F2122A"/>
    <w:rsid w:val="00F21B7F"/>
    <w:rsid w:val="00F22283"/>
    <w:rsid w:val="00F22699"/>
    <w:rsid w:val="00F2340A"/>
    <w:rsid w:val="00F24358"/>
    <w:rsid w:val="00F2468F"/>
    <w:rsid w:val="00F247DB"/>
    <w:rsid w:val="00F24D00"/>
    <w:rsid w:val="00F24DA5"/>
    <w:rsid w:val="00F2620A"/>
    <w:rsid w:val="00F265FB"/>
    <w:rsid w:val="00F26D94"/>
    <w:rsid w:val="00F2745C"/>
    <w:rsid w:val="00F301DF"/>
    <w:rsid w:val="00F30C0F"/>
    <w:rsid w:val="00F30EA2"/>
    <w:rsid w:val="00F31C6A"/>
    <w:rsid w:val="00F31D49"/>
    <w:rsid w:val="00F31D53"/>
    <w:rsid w:val="00F31D67"/>
    <w:rsid w:val="00F31FC8"/>
    <w:rsid w:val="00F32D15"/>
    <w:rsid w:val="00F33253"/>
    <w:rsid w:val="00F33A7D"/>
    <w:rsid w:val="00F33AE7"/>
    <w:rsid w:val="00F34147"/>
    <w:rsid w:val="00F34153"/>
    <w:rsid w:val="00F3482C"/>
    <w:rsid w:val="00F34EF3"/>
    <w:rsid w:val="00F35848"/>
    <w:rsid w:val="00F3629F"/>
    <w:rsid w:val="00F371EE"/>
    <w:rsid w:val="00F379BD"/>
    <w:rsid w:val="00F37A0E"/>
    <w:rsid w:val="00F40016"/>
    <w:rsid w:val="00F40088"/>
    <w:rsid w:val="00F420CA"/>
    <w:rsid w:val="00F43396"/>
    <w:rsid w:val="00F455DC"/>
    <w:rsid w:val="00F4581D"/>
    <w:rsid w:val="00F45D85"/>
    <w:rsid w:val="00F46ADF"/>
    <w:rsid w:val="00F46BAF"/>
    <w:rsid w:val="00F46F49"/>
    <w:rsid w:val="00F4737E"/>
    <w:rsid w:val="00F50F12"/>
    <w:rsid w:val="00F517B2"/>
    <w:rsid w:val="00F51A5A"/>
    <w:rsid w:val="00F51BA2"/>
    <w:rsid w:val="00F52CE9"/>
    <w:rsid w:val="00F53189"/>
    <w:rsid w:val="00F54900"/>
    <w:rsid w:val="00F56660"/>
    <w:rsid w:val="00F56D41"/>
    <w:rsid w:val="00F5727B"/>
    <w:rsid w:val="00F57466"/>
    <w:rsid w:val="00F60202"/>
    <w:rsid w:val="00F60720"/>
    <w:rsid w:val="00F60E21"/>
    <w:rsid w:val="00F60F6D"/>
    <w:rsid w:val="00F61335"/>
    <w:rsid w:val="00F61A26"/>
    <w:rsid w:val="00F61E0C"/>
    <w:rsid w:val="00F62610"/>
    <w:rsid w:val="00F62F35"/>
    <w:rsid w:val="00F635A3"/>
    <w:rsid w:val="00F64027"/>
    <w:rsid w:val="00F646A5"/>
    <w:rsid w:val="00F64E17"/>
    <w:rsid w:val="00F6578B"/>
    <w:rsid w:val="00F65B92"/>
    <w:rsid w:val="00F66C68"/>
    <w:rsid w:val="00F66E01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342A"/>
    <w:rsid w:val="00F746CB"/>
    <w:rsid w:val="00F74AF6"/>
    <w:rsid w:val="00F7605C"/>
    <w:rsid w:val="00F76AC4"/>
    <w:rsid w:val="00F771AA"/>
    <w:rsid w:val="00F772CE"/>
    <w:rsid w:val="00F77661"/>
    <w:rsid w:val="00F778C2"/>
    <w:rsid w:val="00F82DCF"/>
    <w:rsid w:val="00F8350A"/>
    <w:rsid w:val="00F849CF"/>
    <w:rsid w:val="00F84D84"/>
    <w:rsid w:val="00F84FE1"/>
    <w:rsid w:val="00F8589B"/>
    <w:rsid w:val="00F87B63"/>
    <w:rsid w:val="00F87EBD"/>
    <w:rsid w:val="00F9030A"/>
    <w:rsid w:val="00F90614"/>
    <w:rsid w:val="00F90C16"/>
    <w:rsid w:val="00F91023"/>
    <w:rsid w:val="00F92301"/>
    <w:rsid w:val="00F92C0C"/>
    <w:rsid w:val="00F92CCF"/>
    <w:rsid w:val="00F93C54"/>
    <w:rsid w:val="00F947E1"/>
    <w:rsid w:val="00F95A0C"/>
    <w:rsid w:val="00F95CEE"/>
    <w:rsid w:val="00F966BB"/>
    <w:rsid w:val="00F96A84"/>
    <w:rsid w:val="00F97015"/>
    <w:rsid w:val="00F972CD"/>
    <w:rsid w:val="00F97F23"/>
    <w:rsid w:val="00FA1774"/>
    <w:rsid w:val="00FA1E44"/>
    <w:rsid w:val="00FA1F60"/>
    <w:rsid w:val="00FA25DA"/>
    <w:rsid w:val="00FA2D22"/>
    <w:rsid w:val="00FA3881"/>
    <w:rsid w:val="00FA400D"/>
    <w:rsid w:val="00FA45B3"/>
    <w:rsid w:val="00FA4960"/>
    <w:rsid w:val="00FA4B5D"/>
    <w:rsid w:val="00FA4E4C"/>
    <w:rsid w:val="00FA6E2A"/>
    <w:rsid w:val="00FB01C3"/>
    <w:rsid w:val="00FB09B4"/>
    <w:rsid w:val="00FB0C87"/>
    <w:rsid w:val="00FB1D75"/>
    <w:rsid w:val="00FB2EEF"/>
    <w:rsid w:val="00FB30AD"/>
    <w:rsid w:val="00FB331F"/>
    <w:rsid w:val="00FB366B"/>
    <w:rsid w:val="00FB3925"/>
    <w:rsid w:val="00FB4311"/>
    <w:rsid w:val="00FB4B33"/>
    <w:rsid w:val="00FB4E06"/>
    <w:rsid w:val="00FB4F04"/>
    <w:rsid w:val="00FB5CFF"/>
    <w:rsid w:val="00FB655D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F8"/>
    <w:rsid w:val="00FC2CFA"/>
    <w:rsid w:val="00FC33FB"/>
    <w:rsid w:val="00FC402F"/>
    <w:rsid w:val="00FC49BF"/>
    <w:rsid w:val="00FC4ABF"/>
    <w:rsid w:val="00FC55B9"/>
    <w:rsid w:val="00FC571A"/>
    <w:rsid w:val="00FC5953"/>
    <w:rsid w:val="00FC6444"/>
    <w:rsid w:val="00FC6FC7"/>
    <w:rsid w:val="00FD029C"/>
    <w:rsid w:val="00FD1287"/>
    <w:rsid w:val="00FD1BD7"/>
    <w:rsid w:val="00FD1C25"/>
    <w:rsid w:val="00FD2D34"/>
    <w:rsid w:val="00FD2FC6"/>
    <w:rsid w:val="00FD3736"/>
    <w:rsid w:val="00FD4045"/>
    <w:rsid w:val="00FD4BAB"/>
    <w:rsid w:val="00FD542A"/>
    <w:rsid w:val="00FD5C05"/>
    <w:rsid w:val="00FD5EB6"/>
    <w:rsid w:val="00FD5EE8"/>
    <w:rsid w:val="00FD723E"/>
    <w:rsid w:val="00FD7508"/>
    <w:rsid w:val="00FE2E12"/>
    <w:rsid w:val="00FE3967"/>
    <w:rsid w:val="00FE4189"/>
    <w:rsid w:val="00FE46F0"/>
    <w:rsid w:val="00FE5BCD"/>
    <w:rsid w:val="00FE6166"/>
    <w:rsid w:val="00FF09C1"/>
    <w:rsid w:val="00FF292B"/>
    <w:rsid w:val="00FF2A84"/>
    <w:rsid w:val="00FF3384"/>
    <w:rsid w:val="00FF3B29"/>
    <w:rsid w:val="00FF4563"/>
    <w:rsid w:val="00FF4EA7"/>
    <w:rsid w:val="00FF5A26"/>
    <w:rsid w:val="00FF5D29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7B7A621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2499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styleId="Mentionnonrsolue">
    <w:name w:val="Unresolved Mention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pasteur-wimereux.etab.ac-lille.fr/files/2020/05/El&#233;ments-de-la-trottinette-correction.pdf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dangliemdo/Dropbox/Enseignement/Blog/189%20-%20210121%20-%20Skyjo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2D3FD5-8FF1-3041-8A58-9DD22D4D2E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189 - 210121 - Skyjo.dotx</Template>
  <TotalTime>0</TotalTime>
  <Pages>2</Pages>
  <Words>442</Words>
  <Characters>2431</Characters>
  <Application>Microsoft Office Word</Application>
  <DocSecurity>0</DocSecurity>
  <Lines>20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5</cp:revision>
  <cp:lastPrinted>2021-04-22T06:47:00Z</cp:lastPrinted>
  <dcterms:created xsi:type="dcterms:W3CDTF">2021-04-22T06:47:00Z</dcterms:created>
  <dcterms:modified xsi:type="dcterms:W3CDTF">2021-04-22T07:09:00Z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